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FDFC4" w14:textId="77777777" w:rsidR="00D078BD" w:rsidRDefault="00F535A1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  <w:t>SPECIFICATION OF GOODS</w:t>
      </w:r>
    </w:p>
    <w:p w14:paraId="1CC816A8" w14:textId="5CCC60EA" w:rsidR="00D078BD" w:rsidRDefault="00F535A1">
      <w:pPr>
        <w:tabs>
          <w:tab w:val="left" w:pos="2835"/>
        </w:tabs>
        <w:spacing w:before="240" w:after="240"/>
        <w:ind w:left="2835" w:hanging="2835"/>
        <w:rPr>
          <w:lang w:eastAsia="ko-KR"/>
        </w:rPr>
      </w:pPr>
      <w:r>
        <w:rPr>
          <w:b/>
          <w:lang w:val="en-GB"/>
        </w:rPr>
        <w:tab/>
        <w:t>Procurement No:</w:t>
      </w:r>
      <w:r>
        <w:rPr>
          <w:lang w:val="en-GB"/>
        </w:rPr>
        <w:tab/>
      </w:r>
      <w:r w:rsidR="00F200DA">
        <w:rPr>
          <w:lang w:val="en-GB"/>
        </w:rPr>
        <w:t>09-</w:t>
      </w:r>
      <w:r>
        <w:rPr>
          <w:rFonts w:asciiTheme="minorHAnsi"/>
          <w:b/>
          <w:bCs/>
        </w:rPr>
        <w:t>G01</w:t>
      </w:r>
      <w:r w:rsidR="00F200DA">
        <w:rPr>
          <w:rFonts w:asciiTheme="minorHAnsi"/>
          <w:b/>
          <w:bCs/>
        </w:rPr>
        <w:t>4</w:t>
      </w:r>
      <w:r>
        <w:rPr>
          <w:rFonts w:asciiTheme="minorHAnsi"/>
          <w:b/>
          <w:bCs/>
        </w:rPr>
        <w:t>-21</w:t>
      </w:r>
    </w:p>
    <w:p w14:paraId="4319E434" w14:textId="77777777" w:rsidR="00D078BD" w:rsidRDefault="00D078B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</w:rPr>
      </w:pPr>
    </w:p>
    <w:p w14:paraId="53546912" w14:textId="77777777" w:rsidR="00D078BD" w:rsidRDefault="00D078BD">
      <w:pPr>
        <w:pStyle w:val="HeadingPage1stuff"/>
        <w:tabs>
          <w:tab w:val="left" w:pos="2835"/>
        </w:tabs>
        <w:spacing w:before="240" w:after="240" w:line="240" w:lineRule="auto"/>
        <w:ind w:left="2835" w:hanging="2835"/>
        <w:rPr>
          <w:rFonts w:cs="Calibri"/>
          <w:sz w:val="24"/>
          <w:lang w:eastAsia="ko-KR"/>
        </w:rPr>
      </w:pPr>
    </w:p>
    <w:p w14:paraId="684FAAA2" w14:textId="77777777" w:rsidR="00D078BD" w:rsidRDefault="00F535A1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1F38C" w14:textId="77777777" w:rsidR="00D078BD" w:rsidRDefault="00F535A1">
      <w:pPr>
        <w:pStyle w:val="Heading2"/>
      </w:pPr>
      <w:bookmarkStart w:id="0" w:name="_Toc419729571"/>
      <w:bookmarkStart w:id="1" w:name="_Toc11156577"/>
      <w:r>
        <w:lastRenderedPageBreak/>
        <w:t>Specification</w:t>
      </w:r>
      <w:bookmarkEnd w:id="0"/>
    </w:p>
    <w:p w14:paraId="09F934E1" w14:textId="77777777" w:rsidR="00D078BD" w:rsidRDefault="00F535A1">
      <w:pPr>
        <w:pStyle w:val="Heading3"/>
      </w:pPr>
      <w:bookmarkStart w:id="2" w:name="_Toc419729572"/>
      <w:bookmarkStart w:id="3" w:name="_Toc293504682"/>
      <w:bookmarkStart w:id="4" w:name="_Toc292659306"/>
      <w:r>
        <w:t>Background</w:t>
      </w:r>
      <w:bookmarkEnd w:id="2"/>
      <w:bookmarkEnd w:id="3"/>
    </w:p>
    <w:p w14:paraId="6BDAD159" w14:textId="3215F44A" w:rsidR="00F535A1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>This procurement proposal is for the procurement of</w:t>
      </w:r>
      <w:r w:rsidR="00126BDE">
        <w:rPr>
          <w:rFonts w:asciiTheme="minorHAnsi"/>
        </w:rPr>
        <w:t xml:space="preserve"> construction materials for five (5</w:t>
      </w:r>
      <w:r>
        <w:rPr>
          <w:rFonts w:asciiTheme="minorHAnsi"/>
        </w:rPr>
        <w:t xml:space="preserve">) disaster projects consisting of; </w:t>
      </w:r>
    </w:p>
    <w:p w14:paraId="01A0E96C" w14:textId="77777777" w:rsidR="00F535A1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>1. Construction of desalination plants</w:t>
      </w:r>
      <w:r>
        <w:rPr>
          <w:rFonts w:asciiTheme="minorHAnsi"/>
        </w:rPr>
        <w:t>’</w:t>
      </w:r>
      <w:r>
        <w:rPr>
          <w:rFonts w:asciiTheme="minorHAnsi"/>
        </w:rPr>
        <w:t xml:space="preserve"> shed for 3 islets</w:t>
      </w:r>
    </w:p>
    <w:p w14:paraId="68D60A2F" w14:textId="1852836C" w:rsidR="00F535A1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>2. Rehabilitation of KUC Makin Church, Makin</w:t>
      </w:r>
    </w:p>
    <w:p w14:paraId="09B41433" w14:textId="77777777" w:rsidR="00F535A1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 xml:space="preserve">3. Rehabilitation of CM </w:t>
      </w:r>
      <w:proofErr w:type="spellStart"/>
      <w:r>
        <w:rPr>
          <w:rFonts w:asciiTheme="minorHAnsi"/>
        </w:rPr>
        <w:t>Tekabwibwi</w:t>
      </w:r>
      <w:proofErr w:type="spellEnd"/>
      <w:r>
        <w:rPr>
          <w:rFonts w:asciiTheme="minorHAnsi"/>
        </w:rPr>
        <w:t xml:space="preserve"> Church, Tab North</w:t>
      </w:r>
    </w:p>
    <w:p w14:paraId="7B64DDFE" w14:textId="77777777" w:rsidR="00F535A1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 xml:space="preserve">4. Rehabilitation of KUC </w:t>
      </w:r>
      <w:proofErr w:type="spellStart"/>
      <w:r>
        <w:rPr>
          <w:rFonts w:asciiTheme="minorHAnsi"/>
        </w:rPr>
        <w:t>Tekatana</w:t>
      </w:r>
      <w:proofErr w:type="spellEnd"/>
      <w:r>
        <w:rPr>
          <w:rFonts w:asciiTheme="minorHAnsi"/>
        </w:rPr>
        <w:t xml:space="preserve"> Church, </w:t>
      </w:r>
      <w:proofErr w:type="spellStart"/>
      <w:r>
        <w:rPr>
          <w:rFonts w:asciiTheme="minorHAnsi"/>
        </w:rPr>
        <w:t>Onotoa</w:t>
      </w:r>
      <w:proofErr w:type="spellEnd"/>
    </w:p>
    <w:p w14:paraId="6B090941" w14:textId="2FFEB531" w:rsidR="00126BDE" w:rsidRDefault="00126BDE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 xml:space="preserve">5. Rehabilitation of KUC </w:t>
      </w:r>
      <w:proofErr w:type="spellStart"/>
      <w:r>
        <w:rPr>
          <w:rFonts w:asciiTheme="minorHAnsi"/>
        </w:rPr>
        <w:t>Tamaroa</w:t>
      </w:r>
      <w:proofErr w:type="spellEnd"/>
      <w:r>
        <w:rPr>
          <w:rFonts w:asciiTheme="minorHAnsi"/>
        </w:rPr>
        <w:t xml:space="preserve"> church, </w:t>
      </w:r>
      <w:proofErr w:type="spellStart"/>
      <w:r>
        <w:rPr>
          <w:rFonts w:asciiTheme="minorHAnsi"/>
        </w:rPr>
        <w:t>Arorae</w:t>
      </w:r>
      <w:proofErr w:type="spellEnd"/>
    </w:p>
    <w:p w14:paraId="386E483F" w14:textId="07E2157B" w:rsidR="00D078BD" w:rsidRDefault="00F535A1">
      <w:pPr>
        <w:spacing w:line="360" w:lineRule="auto"/>
        <w:jc w:val="both"/>
        <w:rPr>
          <w:rFonts w:asciiTheme="minorHAnsi"/>
        </w:rPr>
      </w:pPr>
      <w:r>
        <w:rPr>
          <w:rFonts w:asciiTheme="minorHAnsi"/>
        </w:rPr>
        <w:t>However, these disaster projects are proven as disaster related after the survey made by MISE indicating the need of materials to procure as the best remedy to eradicate the massive disaster</w:t>
      </w:r>
      <w:r>
        <w:rPr>
          <w:rFonts w:asciiTheme="minorHAnsi"/>
        </w:rPr>
        <w:t>’</w:t>
      </w:r>
      <w:r>
        <w:rPr>
          <w:rFonts w:asciiTheme="minorHAnsi"/>
        </w:rPr>
        <w:t xml:space="preserve">s impacts.  </w:t>
      </w:r>
    </w:p>
    <w:p w14:paraId="79D66EAD" w14:textId="76187146" w:rsidR="00D078BD" w:rsidRPr="00F36262" w:rsidRDefault="00F36262">
      <w:pPr>
        <w:rPr>
          <w:rFonts w:asciiTheme="minorHAnsi"/>
        </w:rPr>
      </w:pPr>
      <w:r>
        <w:rPr>
          <w:rFonts w:asciiTheme="minorHAnsi"/>
        </w:rPr>
        <w:t xml:space="preserve">As implementation undertaken, this Office is pretty sure that objectives are as follows might be fulfilled at the best. </w:t>
      </w:r>
    </w:p>
    <w:p w14:paraId="3260E23A" w14:textId="120C6859" w:rsidR="00D078BD" w:rsidRDefault="00F535A1">
      <w:pPr>
        <w:numPr>
          <w:ilvl w:val="0"/>
          <w:numId w:val="3"/>
        </w:numPr>
        <w:ind w:left="420"/>
        <w:rPr>
          <w:rFonts w:asciiTheme="minorHAnsi"/>
        </w:rPr>
      </w:pPr>
      <w:r>
        <w:rPr>
          <w:rFonts w:asciiTheme="minorHAnsi"/>
        </w:rPr>
        <w:t xml:space="preserve">Vulnerable communities are becoming more resilient </w:t>
      </w:r>
      <w:r w:rsidR="00F36262">
        <w:rPr>
          <w:rFonts w:asciiTheme="minorHAnsi"/>
        </w:rPr>
        <w:t>and productive more to their communities</w:t>
      </w:r>
      <w:r w:rsidR="00F36262">
        <w:rPr>
          <w:rFonts w:asciiTheme="minorHAnsi"/>
        </w:rPr>
        <w:t>’</w:t>
      </w:r>
      <w:r w:rsidR="00F36262">
        <w:rPr>
          <w:rFonts w:asciiTheme="minorHAnsi"/>
        </w:rPr>
        <w:t xml:space="preserve"> commitment </w:t>
      </w:r>
      <w:r>
        <w:rPr>
          <w:rFonts w:asciiTheme="minorHAnsi"/>
        </w:rPr>
        <w:t xml:space="preserve">once the projects are successfully completed. </w:t>
      </w:r>
    </w:p>
    <w:p w14:paraId="49D39CD1" w14:textId="75E7BBF8" w:rsidR="00D078BD" w:rsidRDefault="00F36262">
      <w:pPr>
        <w:numPr>
          <w:ilvl w:val="0"/>
          <w:numId w:val="3"/>
        </w:numPr>
        <w:ind w:left="420"/>
        <w:rPr>
          <w:rFonts w:asciiTheme="minorHAnsi"/>
        </w:rPr>
      </w:pPr>
      <w:r>
        <w:rPr>
          <w:rFonts w:asciiTheme="minorHAnsi"/>
        </w:rPr>
        <w:t xml:space="preserve">People of the communities are gathered together making their worship at the safest, most comfortable church. </w:t>
      </w:r>
      <w:r w:rsidR="00F535A1">
        <w:rPr>
          <w:rFonts w:asciiTheme="minorHAnsi"/>
        </w:rPr>
        <w:t xml:space="preserve"> </w:t>
      </w:r>
    </w:p>
    <w:p w14:paraId="5633DE48" w14:textId="3064F481" w:rsidR="00D078BD" w:rsidRDefault="00F36262">
      <w:pPr>
        <w:numPr>
          <w:ilvl w:val="0"/>
          <w:numId w:val="3"/>
        </w:numPr>
        <w:ind w:left="420"/>
        <w:rPr>
          <w:rFonts w:asciiTheme="minorHAnsi"/>
        </w:rPr>
      </w:pPr>
      <w:r>
        <w:rPr>
          <w:rFonts w:asciiTheme="minorHAnsi"/>
        </w:rPr>
        <w:t>Healthy living</w:t>
      </w:r>
      <w:r w:rsidR="00CF3F01">
        <w:rPr>
          <w:rFonts w:asciiTheme="minorHAnsi"/>
        </w:rPr>
        <w:t xml:space="preserve"> in a community </w:t>
      </w:r>
      <w:r w:rsidR="001A2732">
        <w:rPr>
          <w:rFonts w:asciiTheme="minorHAnsi"/>
        </w:rPr>
        <w:t>will be found to be shared</w:t>
      </w:r>
      <w:r w:rsidR="00CF3F01">
        <w:rPr>
          <w:rFonts w:asciiTheme="minorHAnsi"/>
        </w:rPr>
        <w:t xml:space="preserve"> amongst each </w:t>
      </w:r>
      <w:r w:rsidR="001A2732">
        <w:rPr>
          <w:rFonts w:asciiTheme="minorHAnsi"/>
        </w:rPr>
        <w:t>other</w:t>
      </w:r>
      <w:r w:rsidR="00CF3F01">
        <w:rPr>
          <w:rFonts w:asciiTheme="minorHAnsi"/>
        </w:rPr>
        <w:t xml:space="preserve"> as a result of the </w:t>
      </w:r>
      <w:r w:rsidR="001A2732">
        <w:rPr>
          <w:rFonts w:asciiTheme="minorHAnsi"/>
        </w:rPr>
        <w:t>project</w:t>
      </w:r>
      <w:r w:rsidR="001A2732">
        <w:rPr>
          <w:rFonts w:asciiTheme="minorHAnsi"/>
        </w:rPr>
        <w:t>’</w:t>
      </w:r>
      <w:r w:rsidR="001A2732">
        <w:rPr>
          <w:rFonts w:asciiTheme="minorHAnsi"/>
        </w:rPr>
        <w:t xml:space="preserve">s </w:t>
      </w:r>
      <w:r w:rsidR="00CF3F01">
        <w:rPr>
          <w:rFonts w:asciiTheme="minorHAnsi"/>
        </w:rPr>
        <w:t xml:space="preserve">satisfactory </w:t>
      </w:r>
      <w:r w:rsidR="001A2732">
        <w:rPr>
          <w:rFonts w:asciiTheme="minorHAnsi"/>
        </w:rPr>
        <w:t xml:space="preserve">and efficient outcome. </w:t>
      </w:r>
    </w:p>
    <w:p w14:paraId="1EE360A0" w14:textId="77777777" w:rsidR="00D078BD" w:rsidRDefault="00F535A1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13FEA641" w14:textId="77777777" w:rsidR="00D078BD" w:rsidRDefault="00F535A1">
      <w:pPr>
        <w:rPr>
          <w:rFonts w:asciiTheme="minorHAnsi"/>
          <w:lang w:val="en-GB"/>
        </w:rPr>
      </w:pPr>
      <w:bookmarkStart w:id="6" w:name="_Toc308102003"/>
      <w:r>
        <w:rPr>
          <w:rFonts w:asciiTheme="minorHAnsi"/>
          <w:lang w:val="en-GB"/>
        </w:rPr>
        <w:t>All supporting documentation must be in English.</w:t>
      </w:r>
    </w:p>
    <w:p w14:paraId="2B3CD412" w14:textId="37169242" w:rsidR="00D078BD" w:rsidRDefault="00126BDE">
      <w:pPr>
        <w:rPr>
          <w:lang w:val="en-GB"/>
        </w:rPr>
      </w:pPr>
      <w:r>
        <w:rPr>
          <w:rFonts w:asciiTheme="minorHAnsi" w:eastAsiaTheme="minorEastAsia" w:hAnsiTheme="minorEastAsia" w:cstheme="minorEastAsia"/>
        </w:rPr>
        <w:t xml:space="preserve">Tenderers </w:t>
      </w:r>
      <w:bookmarkStart w:id="7" w:name="_GoBack"/>
      <w:bookmarkEnd w:id="7"/>
      <w:r w:rsidR="00F535A1">
        <w:rPr>
          <w:rFonts w:asciiTheme="minorHAnsi" w:eastAsiaTheme="minorEastAsia" w:hAnsiTheme="minorEastAsia" w:cstheme="minorEastAsia"/>
        </w:rPr>
        <w:t xml:space="preserve">should provide a clear quote(s) and follow every instruction stated in this template starting from submission to delivering of goods. </w:t>
      </w:r>
    </w:p>
    <w:p w14:paraId="57A082D1" w14:textId="77777777" w:rsidR="00D078BD" w:rsidRDefault="00F535A1">
      <w:pPr>
        <w:tabs>
          <w:tab w:val="left" w:pos="420"/>
        </w:tabs>
        <w:rPr>
          <w:rFonts w:asciiTheme="minorHAnsi" w:eastAsiaTheme="minorEastAsia" w:hAnsiTheme="minorEastAsia" w:cstheme="minorEastAsia"/>
        </w:rPr>
      </w:pPr>
      <w:r>
        <w:rPr>
          <w:rFonts w:asciiTheme="minorHAnsi" w:eastAsiaTheme="minorEastAsia" w:hAnsiTheme="minorEastAsia" w:cstheme="minorEastAsia"/>
        </w:rPr>
        <w:t>The following below listed documents should be provided</w:t>
      </w:r>
    </w:p>
    <w:p w14:paraId="43C76251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Business Registration with nature of business indication that the tenderer is capable to do hardware supplies. Failure to provide such registration will result in disqualification of the </w:t>
      </w:r>
      <w:r>
        <w:rPr>
          <w:sz w:val="24"/>
          <w:szCs w:val="24"/>
          <w:lang w:val="en-GB"/>
        </w:rPr>
        <w:lastRenderedPageBreak/>
        <w:t>tenderer</w:t>
      </w:r>
    </w:p>
    <w:p w14:paraId="5313A7D3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Signed certificate for compliance form should be provided. (Failure will result in disqualifying the tenderer)</w:t>
      </w:r>
    </w:p>
    <w:p w14:paraId="341A20CC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Tax clearance letter from Tax Office for tax registered companies (Failure to provide will result in rejection of the tender)</w:t>
      </w:r>
    </w:p>
    <w:p w14:paraId="6968EF19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quotation for financial component of the proposal</w:t>
      </w:r>
    </w:p>
    <w:p w14:paraId="79A98CBD" w14:textId="77777777" w:rsidR="00D078BD" w:rsidRDefault="00F535A1">
      <w:pPr>
        <w:pStyle w:val="ListParagraph"/>
        <w:numPr>
          <w:ilvl w:val="0"/>
          <w:numId w:val="4"/>
        </w:numPr>
        <w:tabs>
          <w:tab w:val="left" w:pos="420"/>
        </w:tabs>
        <w:ind w:leftChars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A complete technical requirement in achieving the specifications of goods indicated in this “Specification template”</w:t>
      </w:r>
    </w:p>
    <w:p w14:paraId="788915C2" w14:textId="77777777" w:rsidR="00D078BD" w:rsidRDefault="00F535A1">
      <w:pPr>
        <w:pStyle w:val="Heading3"/>
        <w:rPr>
          <w:rFonts w:cs="Calibri"/>
          <w:lang w:val="en-GB"/>
        </w:rPr>
      </w:pPr>
      <w:bookmarkStart w:id="8" w:name="_Toc419729577"/>
      <w:bookmarkEnd w:id="6"/>
      <w:r>
        <w:rPr>
          <w:rFonts w:cs="Calibri"/>
          <w:lang w:val="en-GB"/>
        </w:rPr>
        <w:t>Installation services</w:t>
      </w:r>
      <w:bookmarkStart w:id="9" w:name="_Toc419729578"/>
      <w:bookmarkEnd w:id="8"/>
    </w:p>
    <w:p w14:paraId="3E14B148" w14:textId="77777777" w:rsidR="00D078BD" w:rsidRDefault="00F535A1">
      <w:pPr>
        <w:rPr>
          <w:rFonts w:asciiTheme="minorHAnsi"/>
        </w:rPr>
      </w:pPr>
      <w:r>
        <w:rPr>
          <w:rFonts w:asciiTheme="minorHAnsi"/>
        </w:rPr>
        <w:t xml:space="preserve">Work implementation must be started upon the arrival of construction materials to the site. </w:t>
      </w:r>
    </w:p>
    <w:p w14:paraId="3AE1F019" w14:textId="77777777" w:rsidR="00D078BD" w:rsidRDefault="00F535A1">
      <w:pPr>
        <w:pStyle w:val="Heading3"/>
      </w:pPr>
      <w:r>
        <w:t>Delivery Time</w:t>
      </w:r>
      <w:bookmarkEnd w:id="9"/>
    </w:p>
    <w:p w14:paraId="08C4B9DD" w14:textId="77777777" w:rsidR="00D078BD" w:rsidRDefault="00F535A1">
      <w:pPr>
        <w:rPr>
          <w:rFonts w:asciiTheme="minorHAnsi"/>
        </w:rPr>
      </w:pPr>
      <w:r>
        <w:rPr>
          <w:rFonts w:asciiTheme="minorHAnsi"/>
        </w:rPr>
        <w:t xml:space="preserve">Tenderers are required to provide their time schedule for delivery of these construction materials to their different respective sites. </w:t>
      </w:r>
      <w:r w:rsidRPr="001A2732">
        <w:rPr>
          <w:rFonts w:asciiTheme="minorHAnsi"/>
          <w:highlight w:val="yellow"/>
        </w:rPr>
        <w:t>Tenderers should also indicate goods available on hand and goods to be imported from overseas and the time frame for ordering of goods.</w:t>
      </w:r>
      <w:r>
        <w:rPr>
          <w:rFonts w:asciiTheme="minorHAnsi"/>
        </w:rPr>
        <w:t xml:space="preserve"> </w:t>
      </w:r>
    </w:p>
    <w:bookmarkEnd w:id="4"/>
    <w:bookmarkEnd w:id="5"/>
    <w:p w14:paraId="7E1B1166" w14:textId="77777777" w:rsidR="00D078BD" w:rsidRDefault="00F535A1">
      <w:pPr>
        <w:pStyle w:val="Heading2"/>
      </w:pPr>
      <w:r>
        <w:t>Description of the Goods</w:t>
      </w:r>
      <w:bookmarkEnd w:id="1"/>
    </w:p>
    <w:p w14:paraId="53814780" w14:textId="3C181B2C" w:rsidR="001A2732" w:rsidRPr="00EC3954" w:rsidRDefault="001A2732" w:rsidP="00BD3617">
      <w:pPr>
        <w:numPr>
          <w:ilvl w:val="0"/>
          <w:numId w:val="5"/>
        </w:numPr>
        <w:rPr>
          <w:b/>
          <w:bCs/>
          <w:i/>
          <w:iCs/>
          <w:u w:val="single"/>
        </w:rPr>
      </w:pPr>
      <w:r w:rsidRPr="00EC3954">
        <w:rPr>
          <w:b/>
          <w:bCs/>
          <w:u w:val="single"/>
        </w:rPr>
        <w:t xml:space="preserve">Construction of desalination plants’ sheds on 3 islets; </w:t>
      </w:r>
      <w:proofErr w:type="spellStart"/>
      <w:r w:rsidRPr="00EC3954">
        <w:rPr>
          <w:b/>
          <w:bCs/>
          <w:u w:val="single"/>
        </w:rPr>
        <w:t>Abamakoro</w:t>
      </w:r>
      <w:proofErr w:type="spellEnd"/>
      <w:r w:rsidRPr="00EC3954">
        <w:rPr>
          <w:b/>
          <w:bCs/>
          <w:u w:val="single"/>
        </w:rPr>
        <w:t xml:space="preserve"> (</w:t>
      </w:r>
      <w:proofErr w:type="spellStart"/>
      <w:r w:rsidRPr="00EC3954">
        <w:rPr>
          <w:b/>
          <w:bCs/>
          <w:u w:val="single"/>
        </w:rPr>
        <w:t>Nonouti</w:t>
      </w:r>
      <w:proofErr w:type="spellEnd"/>
      <w:r w:rsidRPr="00EC3954">
        <w:rPr>
          <w:b/>
          <w:bCs/>
          <w:u w:val="single"/>
        </w:rPr>
        <w:t xml:space="preserve">), </w:t>
      </w:r>
      <w:proofErr w:type="spellStart"/>
      <w:r w:rsidRPr="00EC3954">
        <w:rPr>
          <w:b/>
          <w:bCs/>
          <w:u w:val="single"/>
        </w:rPr>
        <w:t>Tabuarorae</w:t>
      </w:r>
      <w:proofErr w:type="spellEnd"/>
      <w:r w:rsidRPr="00EC3954">
        <w:rPr>
          <w:b/>
          <w:bCs/>
          <w:u w:val="single"/>
        </w:rPr>
        <w:t xml:space="preserve"> (</w:t>
      </w:r>
      <w:proofErr w:type="spellStart"/>
      <w:r w:rsidRPr="00EC3954">
        <w:rPr>
          <w:b/>
          <w:bCs/>
          <w:u w:val="single"/>
        </w:rPr>
        <w:t>Onotoa</w:t>
      </w:r>
      <w:proofErr w:type="spellEnd"/>
      <w:r w:rsidRPr="00EC3954">
        <w:rPr>
          <w:b/>
          <w:bCs/>
          <w:u w:val="single"/>
        </w:rPr>
        <w:t xml:space="preserve">) and </w:t>
      </w:r>
      <w:proofErr w:type="spellStart"/>
      <w:r w:rsidRPr="00EC3954">
        <w:rPr>
          <w:b/>
          <w:bCs/>
          <w:u w:val="single"/>
        </w:rPr>
        <w:t>Kiebu</w:t>
      </w:r>
      <w:proofErr w:type="spellEnd"/>
      <w:r w:rsidRPr="00EC3954">
        <w:rPr>
          <w:b/>
          <w:bCs/>
          <w:u w:val="single"/>
        </w:rPr>
        <w:t xml:space="preserve"> (Makin). </w:t>
      </w:r>
      <w:r w:rsidR="00BD3617" w:rsidRPr="00EC3954">
        <w:rPr>
          <w:b/>
          <w:bCs/>
          <w:i/>
          <w:iCs/>
          <w:color w:val="FF0000"/>
        </w:rPr>
        <w:t xml:space="preserve">*Please </w:t>
      </w:r>
      <w:r w:rsidR="00EC3954">
        <w:rPr>
          <w:b/>
          <w:bCs/>
          <w:i/>
          <w:iCs/>
          <w:color w:val="FF0000"/>
        </w:rPr>
        <w:t xml:space="preserve">separate </w:t>
      </w:r>
      <w:r w:rsidR="00BD3617" w:rsidRPr="00EC3954">
        <w:rPr>
          <w:b/>
          <w:bCs/>
          <w:i/>
          <w:iCs/>
          <w:color w:val="FF0000"/>
        </w:rPr>
        <w:t>your quotation for th</w:t>
      </w:r>
      <w:r w:rsidR="00EC3954">
        <w:rPr>
          <w:b/>
          <w:bCs/>
          <w:i/>
          <w:iCs/>
          <w:color w:val="FF0000"/>
        </w:rPr>
        <w:t>is</w:t>
      </w:r>
      <w:r w:rsidR="00BD3617" w:rsidRPr="00EC3954">
        <w:rPr>
          <w:b/>
          <w:bCs/>
          <w:i/>
          <w:iCs/>
          <w:color w:val="FF0000"/>
        </w:rPr>
        <w:t>; meaning you must submit 3 quotations as for each site.</w:t>
      </w:r>
    </w:p>
    <w:p w14:paraId="57DBF4C9" w14:textId="77777777" w:rsidR="001A2732" w:rsidRPr="001A2732" w:rsidRDefault="00F535A1" w:rsidP="001A2732">
      <w:r w:rsidRPr="001A2732">
        <w:t xml:space="preserve"> </w:t>
      </w:r>
    </w:p>
    <w:tbl>
      <w:tblPr>
        <w:tblStyle w:val="TableGrid"/>
        <w:tblW w:w="9985" w:type="dxa"/>
        <w:tblLook w:val="04A0" w:firstRow="1" w:lastRow="0" w:firstColumn="1" w:lastColumn="0" w:noHBand="0" w:noVBand="1"/>
      </w:tblPr>
      <w:tblGrid>
        <w:gridCol w:w="3055"/>
        <w:gridCol w:w="1890"/>
        <w:gridCol w:w="810"/>
        <w:gridCol w:w="866"/>
        <w:gridCol w:w="865"/>
        <w:gridCol w:w="1324"/>
        <w:gridCol w:w="1324"/>
      </w:tblGrid>
      <w:tr w:rsidR="001A2732" w:rsidRPr="001A2732" w14:paraId="76961567" w14:textId="77777777" w:rsidTr="004F515A">
        <w:trPr>
          <w:trHeight w:val="675"/>
        </w:trPr>
        <w:tc>
          <w:tcPr>
            <w:tcW w:w="4945" w:type="dxa"/>
            <w:gridSpan w:val="2"/>
            <w:hideMark/>
          </w:tcPr>
          <w:p w14:paraId="2C4A9AC3" w14:textId="3D2E2017" w:rsidR="001A2732" w:rsidRPr="001A2732" w:rsidRDefault="001A2732" w:rsidP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 xml:space="preserve">Materials </w:t>
            </w:r>
            <w:r w:rsidR="00F324A3" w:rsidRPr="001A2732">
              <w:rPr>
                <w:b/>
                <w:bCs/>
              </w:rPr>
              <w:t>list</w:t>
            </w:r>
            <w:r w:rsidRPr="001A2732">
              <w:rPr>
                <w:b/>
                <w:bCs/>
              </w:rPr>
              <w:t xml:space="preserve">: Construction of Desalination plants' shed - </w:t>
            </w:r>
            <w:proofErr w:type="spellStart"/>
            <w:r w:rsidRPr="001A2732">
              <w:rPr>
                <w:b/>
                <w:bCs/>
              </w:rPr>
              <w:t>Nonouti</w:t>
            </w:r>
            <w:proofErr w:type="spellEnd"/>
            <w:r w:rsidRPr="001A2732">
              <w:rPr>
                <w:b/>
                <w:bCs/>
              </w:rPr>
              <w:t xml:space="preserve"> (</w:t>
            </w:r>
            <w:proofErr w:type="spellStart"/>
            <w:r w:rsidRPr="001A2732">
              <w:rPr>
                <w:b/>
                <w:bCs/>
              </w:rPr>
              <w:t>Abamakoro</w:t>
            </w:r>
            <w:proofErr w:type="spellEnd"/>
            <w:r w:rsidRPr="001A2732">
              <w:rPr>
                <w:b/>
                <w:bCs/>
              </w:rPr>
              <w:t xml:space="preserve">), </w:t>
            </w:r>
            <w:proofErr w:type="spellStart"/>
            <w:r w:rsidRPr="001A2732">
              <w:rPr>
                <w:b/>
                <w:bCs/>
              </w:rPr>
              <w:t>Onotoa</w:t>
            </w:r>
            <w:proofErr w:type="spellEnd"/>
            <w:r w:rsidRPr="001A2732">
              <w:rPr>
                <w:b/>
                <w:bCs/>
              </w:rPr>
              <w:t xml:space="preserve"> (</w:t>
            </w:r>
            <w:proofErr w:type="spellStart"/>
            <w:r w:rsidRPr="001A2732">
              <w:rPr>
                <w:b/>
                <w:bCs/>
              </w:rPr>
              <w:t>Tabuarorae</w:t>
            </w:r>
            <w:proofErr w:type="spellEnd"/>
            <w:r w:rsidRPr="001A2732">
              <w:rPr>
                <w:b/>
                <w:bCs/>
              </w:rPr>
              <w:t>), Makin (</w:t>
            </w:r>
            <w:proofErr w:type="spellStart"/>
            <w:r w:rsidRPr="001A2732">
              <w:rPr>
                <w:b/>
                <w:bCs/>
              </w:rPr>
              <w:t>Kiebu</w:t>
            </w:r>
            <w:proofErr w:type="spellEnd"/>
            <w:r w:rsidRPr="001A2732">
              <w:rPr>
                <w:b/>
                <w:bCs/>
              </w:rPr>
              <w:t xml:space="preserve">) </w:t>
            </w:r>
          </w:p>
        </w:tc>
        <w:tc>
          <w:tcPr>
            <w:tcW w:w="810" w:type="dxa"/>
            <w:noWrap/>
            <w:hideMark/>
          </w:tcPr>
          <w:p w14:paraId="451FF937" w14:textId="77777777" w:rsidR="001A2732" w:rsidRPr="001A2732" w:rsidRDefault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> </w:t>
            </w:r>
          </w:p>
        </w:tc>
        <w:tc>
          <w:tcPr>
            <w:tcW w:w="866" w:type="dxa"/>
            <w:noWrap/>
            <w:hideMark/>
          </w:tcPr>
          <w:p w14:paraId="76A88CAB" w14:textId="77777777" w:rsidR="001A2732" w:rsidRPr="001A2732" w:rsidRDefault="001A2732">
            <w:pPr>
              <w:rPr>
                <w:b/>
                <w:bCs/>
              </w:rPr>
            </w:pPr>
            <w:r w:rsidRPr="001A2732">
              <w:rPr>
                <w:b/>
                <w:bCs/>
              </w:rPr>
              <w:t> </w:t>
            </w:r>
          </w:p>
        </w:tc>
        <w:tc>
          <w:tcPr>
            <w:tcW w:w="828" w:type="dxa"/>
            <w:noWrap/>
            <w:hideMark/>
          </w:tcPr>
          <w:p w14:paraId="3B296638" w14:textId="77777777" w:rsidR="001A2732" w:rsidRPr="001A2732" w:rsidRDefault="001A2732">
            <w:pPr>
              <w:rPr>
                <w:b/>
                <w:bCs/>
              </w:rPr>
            </w:pPr>
            <w:r w:rsidRPr="001A2732">
              <w:rPr>
                <w:b/>
                <w:bCs/>
              </w:rPr>
              <w:t> </w:t>
            </w:r>
          </w:p>
        </w:tc>
        <w:tc>
          <w:tcPr>
            <w:tcW w:w="1257" w:type="dxa"/>
            <w:noWrap/>
            <w:hideMark/>
          </w:tcPr>
          <w:p w14:paraId="3E4353FA" w14:textId="77777777" w:rsidR="001A2732" w:rsidRPr="001A2732" w:rsidRDefault="001A2732">
            <w:pPr>
              <w:rPr>
                <w:b/>
                <w:bCs/>
              </w:rPr>
            </w:pPr>
            <w:r w:rsidRPr="001A2732">
              <w:rPr>
                <w:b/>
                <w:bCs/>
              </w:rPr>
              <w:t> </w:t>
            </w:r>
          </w:p>
        </w:tc>
        <w:tc>
          <w:tcPr>
            <w:tcW w:w="1279" w:type="dxa"/>
            <w:noWrap/>
            <w:hideMark/>
          </w:tcPr>
          <w:p w14:paraId="37F96B4C" w14:textId="77777777" w:rsidR="001A2732" w:rsidRPr="001A2732" w:rsidRDefault="001A2732">
            <w:pPr>
              <w:rPr>
                <w:b/>
                <w:bCs/>
              </w:rPr>
            </w:pPr>
            <w:r w:rsidRPr="001A2732">
              <w:rPr>
                <w:b/>
                <w:bCs/>
              </w:rPr>
              <w:t> </w:t>
            </w:r>
          </w:p>
        </w:tc>
      </w:tr>
      <w:tr w:rsidR="001A2732" w:rsidRPr="001A2732" w14:paraId="3FFEFC8D" w14:textId="77777777" w:rsidTr="004F515A">
        <w:trPr>
          <w:trHeight w:val="900"/>
        </w:trPr>
        <w:tc>
          <w:tcPr>
            <w:tcW w:w="3055" w:type="dxa"/>
            <w:noWrap/>
            <w:hideMark/>
          </w:tcPr>
          <w:p w14:paraId="76C0059A" w14:textId="77777777" w:rsidR="001A2732" w:rsidRPr="001A2732" w:rsidRDefault="001A2732">
            <w:pPr>
              <w:rPr>
                <w:b/>
                <w:bCs/>
              </w:rPr>
            </w:pPr>
            <w:r w:rsidRPr="001A2732">
              <w:rPr>
                <w:b/>
                <w:bCs/>
              </w:rPr>
              <w:t>Description</w:t>
            </w:r>
          </w:p>
        </w:tc>
        <w:tc>
          <w:tcPr>
            <w:tcW w:w="1890" w:type="dxa"/>
            <w:noWrap/>
            <w:hideMark/>
          </w:tcPr>
          <w:p w14:paraId="3FA3E872" w14:textId="77777777" w:rsidR="001A2732" w:rsidRPr="001A2732" w:rsidRDefault="001A2732" w:rsidP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>specification</w:t>
            </w:r>
          </w:p>
        </w:tc>
        <w:tc>
          <w:tcPr>
            <w:tcW w:w="810" w:type="dxa"/>
            <w:hideMark/>
          </w:tcPr>
          <w:p w14:paraId="0E192EDD" w14:textId="77777777" w:rsidR="001A2732" w:rsidRPr="001A2732" w:rsidRDefault="001A2732" w:rsidP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>Qty for 1 islet</w:t>
            </w:r>
          </w:p>
        </w:tc>
        <w:tc>
          <w:tcPr>
            <w:tcW w:w="866" w:type="dxa"/>
            <w:hideMark/>
          </w:tcPr>
          <w:p w14:paraId="772798C4" w14:textId="77777777" w:rsidR="001A2732" w:rsidRPr="001A2732" w:rsidRDefault="001A2732" w:rsidP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>Qty for 3 islets</w:t>
            </w:r>
          </w:p>
        </w:tc>
        <w:tc>
          <w:tcPr>
            <w:tcW w:w="828" w:type="dxa"/>
            <w:noWrap/>
            <w:hideMark/>
          </w:tcPr>
          <w:p w14:paraId="451C9828" w14:textId="77777777" w:rsidR="001A2732" w:rsidRPr="001A2732" w:rsidRDefault="001A2732" w:rsidP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>Unit</w:t>
            </w:r>
          </w:p>
        </w:tc>
        <w:tc>
          <w:tcPr>
            <w:tcW w:w="1257" w:type="dxa"/>
            <w:hideMark/>
          </w:tcPr>
          <w:p w14:paraId="7506013B" w14:textId="77777777" w:rsidR="001A2732" w:rsidRPr="001A2732" w:rsidRDefault="001A2732">
            <w:pPr>
              <w:jc w:val="left"/>
              <w:rPr>
                <w:b/>
                <w:bCs/>
              </w:rPr>
            </w:pPr>
            <w:r w:rsidRPr="001A2732">
              <w:rPr>
                <w:b/>
                <w:bCs/>
              </w:rPr>
              <w:t>Price Quotation</w:t>
            </w:r>
          </w:p>
        </w:tc>
        <w:tc>
          <w:tcPr>
            <w:tcW w:w="1279" w:type="dxa"/>
            <w:hideMark/>
          </w:tcPr>
          <w:p w14:paraId="026A3850" w14:textId="77777777" w:rsidR="001A2732" w:rsidRPr="001A2732" w:rsidRDefault="001A2732">
            <w:pPr>
              <w:rPr>
                <w:b/>
                <w:bCs/>
              </w:rPr>
            </w:pPr>
            <w:r w:rsidRPr="001A2732">
              <w:rPr>
                <w:b/>
                <w:bCs/>
              </w:rPr>
              <w:t>T/Price Quotation</w:t>
            </w:r>
          </w:p>
        </w:tc>
      </w:tr>
      <w:tr w:rsidR="001A2732" w:rsidRPr="001A2732" w14:paraId="5EF77119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42B7C80" w14:textId="77777777" w:rsidR="001A2732" w:rsidRPr="001A2732" w:rsidRDefault="001A2732">
            <w:pPr>
              <w:rPr>
                <w:b/>
                <w:bCs/>
                <w:i/>
                <w:iCs/>
              </w:rPr>
            </w:pPr>
            <w:r w:rsidRPr="001A2732">
              <w:rPr>
                <w:b/>
                <w:bCs/>
                <w:i/>
                <w:iCs/>
              </w:rPr>
              <w:t>CONCRETE WORKS</w:t>
            </w:r>
          </w:p>
        </w:tc>
        <w:tc>
          <w:tcPr>
            <w:tcW w:w="1890" w:type="dxa"/>
            <w:noWrap/>
            <w:hideMark/>
          </w:tcPr>
          <w:p w14:paraId="03540BBA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A528E26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5C242EC2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7322A8FB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13B9A397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3C59BD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DC638EB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5BAB38F" w14:textId="77777777" w:rsidR="001A2732" w:rsidRPr="001A2732" w:rsidRDefault="001A2732">
            <w:r w:rsidRPr="001A2732">
              <w:t>Portland cements</w:t>
            </w:r>
          </w:p>
        </w:tc>
        <w:tc>
          <w:tcPr>
            <w:tcW w:w="1890" w:type="dxa"/>
            <w:noWrap/>
            <w:hideMark/>
          </w:tcPr>
          <w:p w14:paraId="768748DE" w14:textId="77777777" w:rsidR="001A2732" w:rsidRPr="001A2732" w:rsidRDefault="001A2732" w:rsidP="001A2732">
            <w:pPr>
              <w:jc w:val="left"/>
            </w:pPr>
            <w:r w:rsidRPr="001A2732">
              <w:t>40kg</w:t>
            </w:r>
          </w:p>
        </w:tc>
        <w:tc>
          <w:tcPr>
            <w:tcW w:w="810" w:type="dxa"/>
            <w:noWrap/>
            <w:hideMark/>
          </w:tcPr>
          <w:p w14:paraId="3F035746" w14:textId="77777777" w:rsidR="001A2732" w:rsidRPr="001A2732" w:rsidRDefault="001A2732" w:rsidP="001A2732">
            <w:pPr>
              <w:jc w:val="left"/>
            </w:pPr>
            <w:r w:rsidRPr="001A2732">
              <w:t>53</w:t>
            </w:r>
          </w:p>
        </w:tc>
        <w:tc>
          <w:tcPr>
            <w:tcW w:w="866" w:type="dxa"/>
            <w:noWrap/>
            <w:hideMark/>
          </w:tcPr>
          <w:p w14:paraId="7E37DE2F" w14:textId="77777777" w:rsidR="001A2732" w:rsidRPr="001A2732" w:rsidRDefault="001A2732" w:rsidP="001A2732">
            <w:pPr>
              <w:jc w:val="left"/>
            </w:pPr>
            <w:r w:rsidRPr="001A2732">
              <w:t>159</w:t>
            </w:r>
          </w:p>
        </w:tc>
        <w:tc>
          <w:tcPr>
            <w:tcW w:w="828" w:type="dxa"/>
            <w:noWrap/>
            <w:hideMark/>
          </w:tcPr>
          <w:p w14:paraId="4053B566" w14:textId="77777777" w:rsidR="001A2732" w:rsidRPr="001A2732" w:rsidRDefault="001A2732" w:rsidP="001A2732">
            <w:pPr>
              <w:jc w:val="left"/>
            </w:pPr>
            <w:r w:rsidRPr="001A2732">
              <w:t>bag</w:t>
            </w:r>
          </w:p>
        </w:tc>
        <w:tc>
          <w:tcPr>
            <w:tcW w:w="1257" w:type="dxa"/>
            <w:noWrap/>
            <w:hideMark/>
          </w:tcPr>
          <w:p w14:paraId="6662DB80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98BA858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D8FEB39" w14:textId="77777777" w:rsidTr="004F515A">
        <w:trPr>
          <w:trHeight w:val="600"/>
        </w:trPr>
        <w:tc>
          <w:tcPr>
            <w:tcW w:w="3055" w:type="dxa"/>
            <w:hideMark/>
          </w:tcPr>
          <w:p w14:paraId="38828070" w14:textId="77777777" w:rsidR="001A2732" w:rsidRPr="001A2732" w:rsidRDefault="001A2732">
            <w:r w:rsidRPr="001A2732">
              <w:lastRenderedPageBreak/>
              <w:t>polythene damp roof membrane</w:t>
            </w:r>
          </w:p>
        </w:tc>
        <w:tc>
          <w:tcPr>
            <w:tcW w:w="1890" w:type="dxa"/>
            <w:hideMark/>
          </w:tcPr>
          <w:p w14:paraId="01862647" w14:textId="77777777" w:rsidR="001A2732" w:rsidRPr="001A2732" w:rsidRDefault="001A2732" w:rsidP="001A2732">
            <w:pPr>
              <w:jc w:val="left"/>
            </w:pPr>
            <w:r w:rsidRPr="001A2732">
              <w:t>(60m x 2m wide) 0.2mm thick</w:t>
            </w:r>
          </w:p>
        </w:tc>
        <w:tc>
          <w:tcPr>
            <w:tcW w:w="810" w:type="dxa"/>
            <w:noWrap/>
            <w:hideMark/>
          </w:tcPr>
          <w:p w14:paraId="12772040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7F1D0267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16F215E1" w14:textId="77777777" w:rsidR="001A2732" w:rsidRPr="001A2732" w:rsidRDefault="001A2732" w:rsidP="001A2732">
            <w:pPr>
              <w:jc w:val="left"/>
            </w:pPr>
            <w:r w:rsidRPr="001A2732">
              <w:t>roll</w:t>
            </w:r>
          </w:p>
        </w:tc>
        <w:tc>
          <w:tcPr>
            <w:tcW w:w="1257" w:type="dxa"/>
            <w:noWrap/>
            <w:hideMark/>
          </w:tcPr>
          <w:p w14:paraId="603E1C8C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9DA0F7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0A307FB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53FBCE1" w14:textId="77777777" w:rsidR="001A2732" w:rsidRPr="001A2732" w:rsidRDefault="001A2732">
            <w:r w:rsidRPr="001A2732">
              <w:t xml:space="preserve">Tie wire </w:t>
            </w:r>
          </w:p>
        </w:tc>
        <w:tc>
          <w:tcPr>
            <w:tcW w:w="1890" w:type="dxa"/>
            <w:noWrap/>
            <w:hideMark/>
          </w:tcPr>
          <w:p w14:paraId="193DCF0B" w14:textId="77777777" w:rsidR="001A2732" w:rsidRPr="001A2732" w:rsidRDefault="001A2732" w:rsidP="001A2732">
            <w:pPr>
              <w:jc w:val="left"/>
            </w:pPr>
            <w:r w:rsidRPr="001A2732">
              <w:t xml:space="preserve">180 </w:t>
            </w:r>
            <w:proofErr w:type="spellStart"/>
            <w:r w:rsidRPr="001A2732">
              <w:t>mtr</w:t>
            </w:r>
            <w:proofErr w:type="spellEnd"/>
          </w:p>
        </w:tc>
        <w:tc>
          <w:tcPr>
            <w:tcW w:w="810" w:type="dxa"/>
            <w:noWrap/>
            <w:hideMark/>
          </w:tcPr>
          <w:p w14:paraId="733CA186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780D8B49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3AA5683B" w14:textId="77777777" w:rsidR="001A2732" w:rsidRPr="001A2732" w:rsidRDefault="001A2732" w:rsidP="001A2732">
            <w:pPr>
              <w:jc w:val="left"/>
            </w:pPr>
            <w:r w:rsidRPr="001A2732">
              <w:t>roll</w:t>
            </w:r>
          </w:p>
        </w:tc>
        <w:tc>
          <w:tcPr>
            <w:tcW w:w="1257" w:type="dxa"/>
            <w:noWrap/>
            <w:hideMark/>
          </w:tcPr>
          <w:p w14:paraId="769C6AE2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9BD5CEE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1E268166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975E2C7" w14:textId="77777777" w:rsidR="001A2732" w:rsidRPr="001A2732" w:rsidRDefault="001A2732">
            <w:pPr>
              <w:rPr>
                <w:b/>
                <w:bCs/>
                <w:i/>
                <w:iCs/>
              </w:rPr>
            </w:pPr>
            <w:r w:rsidRPr="001A2732">
              <w:rPr>
                <w:b/>
                <w:bCs/>
                <w:i/>
                <w:iCs/>
              </w:rPr>
              <w:t>FORMWORK</w:t>
            </w:r>
          </w:p>
        </w:tc>
        <w:tc>
          <w:tcPr>
            <w:tcW w:w="1890" w:type="dxa"/>
            <w:noWrap/>
            <w:hideMark/>
          </w:tcPr>
          <w:p w14:paraId="2A89C7C8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02C2152F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6AB35129" w14:textId="68A18B7D" w:rsidR="001A2732" w:rsidRPr="001A2732" w:rsidRDefault="001A2732" w:rsidP="001A2732">
            <w:pPr>
              <w:jc w:val="left"/>
            </w:pPr>
          </w:p>
        </w:tc>
        <w:tc>
          <w:tcPr>
            <w:tcW w:w="828" w:type="dxa"/>
            <w:noWrap/>
            <w:hideMark/>
          </w:tcPr>
          <w:p w14:paraId="7C3D8EB9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60995793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5C192B8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4DA9ECB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63EF6E7" w14:textId="77777777" w:rsidR="001A2732" w:rsidRPr="001A2732" w:rsidRDefault="001A2732">
            <w:proofErr w:type="spellStart"/>
            <w:r w:rsidRPr="001A2732">
              <w:t>formply</w:t>
            </w:r>
            <w:proofErr w:type="spellEnd"/>
            <w:r w:rsidRPr="001A2732">
              <w:t xml:space="preserve"> </w:t>
            </w:r>
          </w:p>
        </w:tc>
        <w:tc>
          <w:tcPr>
            <w:tcW w:w="1890" w:type="dxa"/>
            <w:noWrap/>
            <w:hideMark/>
          </w:tcPr>
          <w:p w14:paraId="7892D561" w14:textId="77777777" w:rsidR="001A2732" w:rsidRPr="001A2732" w:rsidRDefault="001A2732" w:rsidP="001A2732">
            <w:pPr>
              <w:jc w:val="left"/>
            </w:pPr>
            <w:r w:rsidRPr="001A2732">
              <w:t xml:space="preserve">3/4" thick </w:t>
            </w:r>
          </w:p>
        </w:tc>
        <w:tc>
          <w:tcPr>
            <w:tcW w:w="810" w:type="dxa"/>
            <w:noWrap/>
            <w:hideMark/>
          </w:tcPr>
          <w:p w14:paraId="3410E5CC" w14:textId="77777777" w:rsidR="001A2732" w:rsidRPr="001A2732" w:rsidRDefault="001A2732" w:rsidP="001A2732">
            <w:pPr>
              <w:jc w:val="left"/>
            </w:pPr>
            <w:r w:rsidRPr="001A2732">
              <w:t>4</w:t>
            </w:r>
          </w:p>
        </w:tc>
        <w:tc>
          <w:tcPr>
            <w:tcW w:w="866" w:type="dxa"/>
            <w:noWrap/>
            <w:hideMark/>
          </w:tcPr>
          <w:p w14:paraId="074C8AD2" w14:textId="77777777" w:rsidR="001A2732" w:rsidRPr="001A2732" w:rsidRDefault="001A2732" w:rsidP="001A2732">
            <w:pPr>
              <w:jc w:val="left"/>
            </w:pPr>
            <w:r w:rsidRPr="001A2732">
              <w:t>12</w:t>
            </w:r>
          </w:p>
        </w:tc>
        <w:tc>
          <w:tcPr>
            <w:tcW w:w="828" w:type="dxa"/>
            <w:noWrap/>
            <w:hideMark/>
          </w:tcPr>
          <w:p w14:paraId="1E764740" w14:textId="77777777" w:rsidR="001A2732" w:rsidRPr="001A2732" w:rsidRDefault="001A2732" w:rsidP="001A2732">
            <w:pPr>
              <w:jc w:val="left"/>
            </w:pPr>
            <w:r w:rsidRPr="001A2732">
              <w:t>sheet</w:t>
            </w:r>
          </w:p>
        </w:tc>
        <w:tc>
          <w:tcPr>
            <w:tcW w:w="1257" w:type="dxa"/>
            <w:noWrap/>
            <w:hideMark/>
          </w:tcPr>
          <w:p w14:paraId="3A98152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76F534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20C18DC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0BF30388" w14:textId="77777777" w:rsidR="001A2732" w:rsidRPr="001A2732" w:rsidRDefault="001A2732">
            <w:pPr>
              <w:rPr>
                <w:b/>
                <w:bCs/>
                <w:i/>
                <w:iCs/>
              </w:rPr>
            </w:pPr>
            <w:r w:rsidRPr="001A2732">
              <w:rPr>
                <w:b/>
                <w:bCs/>
                <w:i/>
                <w:iCs/>
              </w:rPr>
              <w:t>BAR REINFORCEMENT</w:t>
            </w:r>
          </w:p>
        </w:tc>
        <w:tc>
          <w:tcPr>
            <w:tcW w:w="1890" w:type="dxa"/>
            <w:noWrap/>
            <w:hideMark/>
          </w:tcPr>
          <w:p w14:paraId="04DB3F11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6A0F2DAA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6357BF54" w14:textId="4A39F166" w:rsidR="001A2732" w:rsidRPr="001A2732" w:rsidRDefault="001A2732" w:rsidP="001A2732">
            <w:pPr>
              <w:jc w:val="left"/>
            </w:pPr>
          </w:p>
        </w:tc>
        <w:tc>
          <w:tcPr>
            <w:tcW w:w="828" w:type="dxa"/>
            <w:noWrap/>
            <w:hideMark/>
          </w:tcPr>
          <w:p w14:paraId="3853DAEC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04026EAC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C5C7547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4D27278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5227156" w14:textId="77777777" w:rsidR="001A2732" w:rsidRPr="001A2732" w:rsidRDefault="001A2732">
            <w:r w:rsidRPr="001A2732">
              <w:t>Reinforcing steel (deform)</w:t>
            </w:r>
          </w:p>
        </w:tc>
        <w:tc>
          <w:tcPr>
            <w:tcW w:w="1890" w:type="dxa"/>
            <w:noWrap/>
            <w:hideMark/>
          </w:tcPr>
          <w:p w14:paraId="6562B9AC" w14:textId="77777777" w:rsidR="001A2732" w:rsidRPr="001A2732" w:rsidRDefault="001A2732" w:rsidP="001A2732">
            <w:pPr>
              <w:jc w:val="left"/>
            </w:pPr>
            <w:r w:rsidRPr="001A2732">
              <w:t xml:space="preserve">D12mm </w:t>
            </w:r>
            <w:proofErr w:type="spellStart"/>
            <w:r w:rsidRPr="001A2732">
              <w:t>dia</w:t>
            </w:r>
            <w:proofErr w:type="spellEnd"/>
            <w:r w:rsidRPr="001A2732">
              <w:t xml:space="preserve"> (6m length)</w:t>
            </w:r>
          </w:p>
        </w:tc>
        <w:tc>
          <w:tcPr>
            <w:tcW w:w="810" w:type="dxa"/>
            <w:noWrap/>
            <w:hideMark/>
          </w:tcPr>
          <w:p w14:paraId="1779D5A0" w14:textId="77777777" w:rsidR="001A2732" w:rsidRPr="001A2732" w:rsidRDefault="001A2732" w:rsidP="001A2732">
            <w:pPr>
              <w:jc w:val="left"/>
            </w:pPr>
            <w:r w:rsidRPr="001A2732">
              <w:t>4</w:t>
            </w:r>
          </w:p>
        </w:tc>
        <w:tc>
          <w:tcPr>
            <w:tcW w:w="866" w:type="dxa"/>
            <w:noWrap/>
            <w:hideMark/>
          </w:tcPr>
          <w:p w14:paraId="3805224F" w14:textId="77777777" w:rsidR="001A2732" w:rsidRPr="001A2732" w:rsidRDefault="001A2732" w:rsidP="001A2732">
            <w:pPr>
              <w:jc w:val="left"/>
            </w:pPr>
            <w:r w:rsidRPr="001A2732">
              <w:t>12</w:t>
            </w:r>
          </w:p>
        </w:tc>
        <w:tc>
          <w:tcPr>
            <w:tcW w:w="828" w:type="dxa"/>
            <w:noWrap/>
            <w:hideMark/>
          </w:tcPr>
          <w:p w14:paraId="3801F99B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3ED17F08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60339F0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C8054C9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87E4DF8" w14:textId="77777777" w:rsidR="001A2732" w:rsidRPr="001A2732" w:rsidRDefault="001A2732">
            <w:r w:rsidRPr="001A2732">
              <w:t>Reinforcing steel (deform)</w:t>
            </w:r>
          </w:p>
        </w:tc>
        <w:tc>
          <w:tcPr>
            <w:tcW w:w="1890" w:type="dxa"/>
            <w:noWrap/>
            <w:hideMark/>
          </w:tcPr>
          <w:p w14:paraId="0081FDE9" w14:textId="77777777" w:rsidR="001A2732" w:rsidRPr="001A2732" w:rsidRDefault="001A2732" w:rsidP="001A2732">
            <w:pPr>
              <w:jc w:val="left"/>
            </w:pPr>
            <w:r w:rsidRPr="001A2732">
              <w:t xml:space="preserve">D10mm </w:t>
            </w:r>
            <w:proofErr w:type="spellStart"/>
            <w:r w:rsidRPr="001A2732">
              <w:t>dia</w:t>
            </w:r>
            <w:proofErr w:type="spellEnd"/>
            <w:r w:rsidRPr="001A2732">
              <w:t xml:space="preserve"> (6m length)</w:t>
            </w:r>
          </w:p>
        </w:tc>
        <w:tc>
          <w:tcPr>
            <w:tcW w:w="810" w:type="dxa"/>
            <w:noWrap/>
            <w:hideMark/>
          </w:tcPr>
          <w:p w14:paraId="15F68CD1" w14:textId="77777777" w:rsidR="001A2732" w:rsidRPr="001A2732" w:rsidRDefault="001A2732" w:rsidP="001A2732">
            <w:pPr>
              <w:jc w:val="left"/>
            </w:pPr>
            <w:r w:rsidRPr="001A2732">
              <w:t>13</w:t>
            </w:r>
          </w:p>
        </w:tc>
        <w:tc>
          <w:tcPr>
            <w:tcW w:w="866" w:type="dxa"/>
            <w:noWrap/>
            <w:hideMark/>
          </w:tcPr>
          <w:p w14:paraId="2E84F81B" w14:textId="77777777" w:rsidR="001A2732" w:rsidRPr="001A2732" w:rsidRDefault="001A2732" w:rsidP="001A2732">
            <w:pPr>
              <w:jc w:val="left"/>
            </w:pPr>
            <w:r w:rsidRPr="001A2732">
              <w:t>39</w:t>
            </w:r>
          </w:p>
        </w:tc>
        <w:tc>
          <w:tcPr>
            <w:tcW w:w="828" w:type="dxa"/>
            <w:noWrap/>
            <w:hideMark/>
          </w:tcPr>
          <w:p w14:paraId="3E2F0268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2C7C22C4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14E863B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3523E5D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2416435" w14:textId="77777777" w:rsidR="001A2732" w:rsidRPr="001A2732" w:rsidRDefault="001A2732">
            <w:r w:rsidRPr="001A2732">
              <w:t>Reinforcing steel (smooth)</w:t>
            </w:r>
          </w:p>
        </w:tc>
        <w:tc>
          <w:tcPr>
            <w:tcW w:w="1890" w:type="dxa"/>
            <w:noWrap/>
            <w:hideMark/>
          </w:tcPr>
          <w:p w14:paraId="31AE2025" w14:textId="77777777" w:rsidR="001A2732" w:rsidRPr="001A2732" w:rsidRDefault="001A2732" w:rsidP="001A2732">
            <w:pPr>
              <w:jc w:val="left"/>
            </w:pPr>
            <w:r w:rsidRPr="001A2732">
              <w:t xml:space="preserve">D6mm </w:t>
            </w:r>
            <w:proofErr w:type="spellStart"/>
            <w:r w:rsidRPr="001A2732">
              <w:t>dia</w:t>
            </w:r>
            <w:proofErr w:type="spellEnd"/>
            <w:r w:rsidRPr="001A2732">
              <w:t xml:space="preserve"> (6m length)</w:t>
            </w:r>
          </w:p>
        </w:tc>
        <w:tc>
          <w:tcPr>
            <w:tcW w:w="810" w:type="dxa"/>
            <w:noWrap/>
            <w:hideMark/>
          </w:tcPr>
          <w:p w14:paraId="0013EB96" w14:textId="77777777" w:rsidR="001A2732" w:rsidRPr="001A2732" w:rsidRDefault="001A2732" w:rsidP="001A2732">
            <w:pPr>
              <w:jc w:val="left"/>
            </w:pPr>
            <w:r w:rsidRPr="001A2732">
              <w:t>11</w:t>
            </w:r>
          </w:p>
        </w:tc>
        <w:tc>
          <w:tcPr>
            <w:tcW w:w="866" w:type="dxa"/>
            <w:noWrap/>
            <w:hideMark/>
          </w:tcPr>
          <w:p w14:paraId="17417931" w14:textId="77777777" w:rsidR="001A2732" w:rsidRPr="001A2732" w:rsidRDefault="001A2732" w:rsidP="001A2732">
            <w:pPr>
              <w:jc w:val="left"/>
            </w:pPr>
            <w:r w:rsidRPr="001A2732">
              <w:t>33</w:t>
            </w:r>
          </w:p>
        </w:tc>
        <w:tc>
          <w:tcPr>
            <w:tcW w:w="828" w:type="dxa"/>
            <w:noWrap/>
            <w:hideMark/>
          </w:tcPr>
          <w:p w14:paraId="45D2F9E9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49CA2E1D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C57E753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9796ECA" w14:textId="77777777" w:rsidTr="004F515A">
        <w:trPr>
          <w:trHeight w:val="600"/>
        </w:trPr>
        <w:tc>
          <w:tcPr>
            <w:tcW w:w="3055" w:type="dxa"/>
            <w:noWrap/>
            <w:hideMark/>
          </w:tcPr>
          <w:p w14:paraId="052F15C9" w14:textId="77777777" w:rsidR="001A2732" w:rsidRPr="001A2732" w:rsidRDefault="001A2732">
            <w:r w:rsidRPr="001A2732">
              <w:t xml:space="preserve">Reinforcing mesh </w:t>
            </w:r>
          </w:p>
        </w:tc>
        <w:tc>
          <w:tcPr>
            <w:tcW w:w="1890" w:type="dxa"/>
            <w:hideMark/>
          </w:tcPr>
          <w:p w14:paraId="7A6362A3" w14:textId="77777777" w:rsidR="001A2732" w:rsidRPr="001A2732" w:rsidRDefault="001A2732" w:rsidP="001A2732">
            <w:pPr>
              <w:jc w:val="left"/>
            </w:pPr>
            <w:r w:rsidRPr="001A2732">
              <w:t>SL 102 size: 6m x 2.4m wide (200x200x10)</w:t>
            </w:r>
          </w:p>
        </w:tc>
        <w:tc>
          <w:tcPr>
            <w:tcW w:w="810" w:type="dxa"/>
            <w:noWrap/>
            <w:hideMark/>
          </w:tcPr>
          <w:p w14:paraId="51CBF4E6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187F09A1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5CA11272" w14:textId="77777777" w:rsidR="001A2732" w:rsidRPr="001A2732" w:rsidRDefault="001A2732" w:rsidP="001A2732">
            <w:pPr>
              <w:jc w:val="left"/>
            </w:pPr>
            <w:r w:rsidRPr="001A2732">
              <w:t>sheet</w:t>
            </w:r>
          </w:p>
        </w:tc>
        <w:tc>
          <w:tcPr>
            <w:tcW w:w="1257" w:type="dxa"/>
            <w:noWrap/>
            <w:hideMark/>
          </w:tcPr>
          <w:p w14:paraId="2A4D78A8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91A855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36508F1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29BE053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>BLOCKWORK</w:t>
            </w:r>
          </w:p>
        </w:tc>
        <w:tc>
          <w:tcPr>
            <w:tcW w:w="1890" w:type="dxa"/>
            <w:noWrap/>
            <w:hideMark/>
          </w:tcPr>
          <w:p w14:paraId="00F998B0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026344D3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3553FE90" w14:textId="4636B79E" w:rsidR="001A2732" w:rsidRPr="001A2732" w:rsidRDefault="001A2732" w:rsidP="001A2732">
            <w:pPr>
              <w:jc w:val="left"/>
            </w:pPr>
          </w:p>
        </w:tc>
        <w:tc>
          <w:tcPr>
            <w:tcW w:w="828" w:type="dxa"/>
            <w:noWrap/>
            <w:hideMark/>
          </w:tcPr>
          <w:p w14:paraId="7259AA38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74E417F8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D7883CC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4E78DE3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614EBAE" w14:textId="77777777" w:rsidR="001A2732" w:rsidRPr="001A2732" w:rsidRDefault="001A2732">
            <w:r w:rsidRPr="001A2732">
              <w:t>thick block</w:t>
            </w:r>
          </w:p>
        </w:tc>
        <w:tc>
          <w:tcPr>
            <w:tcW w:w="1890" w:type="dxa"/>
            <w:noWrap/>
            <w:hideMark/>
          </w:tcPr>
          <w:p w14:paraId="3BA23BCB" w14:textId="77777777" w:rsidR="001A2732" w:rsidRPr="001A2732" w:rsidRDefault="001A2732" w:rsidP="001A2732">
            <w:pPr>
              <w:jc w:val="left"/>
            </w:pPr>
            <w:r w:rsidRPr="001A2732">
              <w:t>200mm</w:t>
            </w:r>
          </w:p>
        </w:tc>
        <w:tc>
          <w:tcPr>
            <w:tcW w:w="810" w:type="dxa"/>
            <w:noWrap/>
            <w:hideMark/>
          </w:tcPr>
          <w:p w14:paraId="59DC9C75" w14:textId="77777777" w:rsidR="001A2732" w:rsidRPr="001A2732" w:rsidRDefault="001A2732" w:rsidP="001A2732">
            <w:pPr>
              <w:jc w:val="left"/>
            </w:pPr>
            <w:r w:rsidRPr="001A2732">
              <w:t>388</w:t>
            </w:r>
          </w:p>
        </w:tc>
        <w:tc>
          <w:tcPr>
            <w:tcW w:w="866" w:type="dxa"/>
            <w:noWrap/>
            <w:hideMark/>
          </w:tcPr>
          <w:p w14:paraId="7F6B19CE" w14:textId="77777777" w:rsidR="001A2732" w:rsidRPr="001A2732" w:rsidRDefault="001A2732" w:rsidP="001A2732">
            <w:pPr>
              <w:jc w:val="left"/>
            </w:pPr>
            <w:r w:rsidRPr="001A2732">
              <w:t>1164</w:t>
            </w:r>
          </w:p>
        </w:tc>
        <w:tc>
          <w:tcPr>
            <w:tcW w:w="828" w:type="dxa"/>
            <w:noWrap/>
            <w:hideMark/>
          </w:tcPr>
          <w:p w14:paraId="4AC9E3DA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3E371150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1A0123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3BBF346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23B295C" w14:textId="77777777" w:rsidR="001A2732" w:rsidRPr="001A2732" w:rsidRDefault="001A2732">
            <w:r w:rsidRPr="001A2732">
              <w:t xml:space="preserve">SS strap </w:t>
            </w:r>
            <w:proofErr w:type="spellStart"/>
            <w:r w:rsidRPr="001A2732">
              <w:t>galvanise</w:t>
            </w:r>
            <w:proofErr w:type="spellEnd"/>
            <w:r w:rsidRPr="001A2732">
              <w:t xml:space="preserve">/stainless </w:t>
            </w:r>
          </w:p>
        </w:tc>
        <w:tc>
          <w:tcPr>
            <w:tcW w:w="1890" w:type="dxa"/>
            <w:noWrap/>
            <w:hideMark/>
          </w:tcPr>
          <w:p w14:paraId="42AE9DD7" w14:textId="77777777" w:rsidR="001A2732" w:rsidRPr="001A2732" w:rsidRDefault="001A2732" w:rsidP="001A2732">
            <w:pPr>
              <w:jc w:val="left"/>
            </w:pPr>
            <w:r w:rsidRPr="001A2732">
              <w:t xml:space="preserve">30mtr per roll </w:t>
            </w:r>
          </w:p>
        </w:tc>
        <w:tc>
          <w:tcPr>
            <w:tcW w:w="810" w:type="dxa"/>
            <w:noWrap/>
            <w:hideMark/>
          </w:tcPr>
          <w:p w14:paraId="3FEA1EC4" w14:textId="77777777" w:rsidR="001A2732" w:rsidRPr="001A2732" w:rsidRDefault="001A2732" w:rsidP="001A2732">
            <w:pPr>
              <w:jc w:val="left"/>
            </w:pPr>
            <w:r w:rsidRPr="001A2732">
              <w:t>4</w:t>
            </w:r>
          </w:p>
        </w:tc>
        <w:tc>
          <w:tcPr>
            <w:tcW w:w="866" w:type="dxa"/>
            <w:noWrap/>
            <w:hideMark/>
          </w:tcPr>
          <w:p w14:paraId="13AB20FE" w14:textId="77777777" w:rsidR="001A2732" w:rsidRPr="001A2732" w:rsidRDefault="001A2732" w:rsidP="001A2732">
            <w:pPr>
              <w:jc w:val="left"/>
            </w:pPr>
            <w:r w:rsidRPr="001A2732">
              <w:t>12</w:t>
            </w:r>
          </w:p>
        </w:tc>
        <w:tc>
          <w:tcPr>
            <w:tcW w:w="828" w:type="dxa"/>
            <w:noWrap/>
            <w:hideMark/>
          </w:tcPr>
          <w:p w14:paraId="271D774F" w14:textId="77777777" w:rsidR="001A2732" w:rsidRPr="001A2732" w:rsidRDefault="001A2732" w:rsidP="001A2732">
            <w:pPr>
              <w:jc w:val="left"/>
            </w:pPr>
            <w:r w:rsidRPr="001A2732">
              <w:t>roll</w:t>
            </w:r>
          </w:p>
        </w:tc>
        <w:tc>
          <w:tcPr>
            <w:tcW w:w="1257" w:type="dxa"/>
            <w:noWrap/>
            <w:hideMark/>
          </w:tcPr>
          <w:p w14:paraId="3076CCAB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896941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0B0E8D0" w14:textId="77777777" w:rsidTr="004F515A">
        <w:trPr>
          <w:trHeight w:val="600"/>
        </w:trPr>
        <w:tc>
          <w:tcPr>
            <w:tcW w:w="3055" w:type="dxa"/>
            <w:hideMark/>
          </w:tcPr>
          <w:p w14:paraId="7C7091C1" w14:textId="015CD928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 xml:space="preserve">STRUCTURAL </w:t>
            </w:r>
            <w:r w:rsidR="00F324A3" w:rsidRPr="005135C7">
              <w:rPr>
                <w:b/>
                <w:bCs/>
                <w:i/>
                <w:iCs/>
              </w:rPr>
              <w:t>TIMBER (</w:t>
            </w:r>
            <w:r w:rsidRPr="005135C7">
              <w:rPr>
                <w:b/>
                <w:bCs/>
                <w:i/>
                <w:iCs/>
              </w:rPr>
              <w:t>TREATED PINE TIMBER)</w:t>
            </w:r>
          </w:p>
        </w:tc>
        <w:tc>
          <w:tcPr>
            <w:tcW w:w="1890" w:type="dxa"/>
            <w:noWrap/>
            <w:hideMark/>
          </w:tcPr>
          <w:p w14:paraId="05948457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2DA5AE63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481FC8F5" w14:textId="3C2F0B28" w:rsidR="001A2732" w:rsidRPr="001A2732" w:rsidRDefault="001A2732" w:rsidP="001A2732">
            <w:pPr>
              <w:jc w:val="left"/>
            </w:pPr>
          </w:p>
        </w:tc>
        <w:tc>
          <w:tcPr>
            <w:tcW w:w="828" w:type="dxa"/>
            <w:noWrap/>
            <w:hideMark/>
          </w:tcPr>
          <w:p w14:paraId="066D334D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2655D1B6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55B0A8F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3129CB4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DE05DBD" w14:textId="77777777" w:rsidR="001A2732" w:rsidRPr="001A2732" w:rsidRDefault="001A2732">
            <w:r w:rsidRPr="001A2732">
              <w:t xml:space="preserve">Radiata pine 200x50mm </w:t>
            </w:r>
          </w:p>
        </w:tc>
        <w:tc>
          <w:tcPr>
            <w:tcW w:w="1890" w:type="dxa"/>
            <w:noWrap/>
            <w:hideMark/>
          </w:tcPr>
          <w:p w14:paraId="1378DDE6" w14:textId="77777777" w:rsidR="001A2732" w:rsidRPr="001A2732" w:rsidRDefault="001A2732" w:rsidP="001A2732">
            <w:pPr>
              <w:jc w:val="left"/>
            </w:pPr>
            <w:r w:rsidRPr="001A2732">
              <w:t xml:space="preserve">in 6 </w:t>
            </w:r>
            <w:proofErr w:type="spellStart"/>
            <w:r w:rsidRPr="001A2732">
              <w:t>mtr</w:t>
            </w:r>
            <w:proofErr w:type="spellEnd"/>
            <w:r w:rsidRPr="001A2732">
              <w:t xml:space="preserve"> long to be dressed</w:t>
            </w:r>
          </w:p>
        </w:tc>
        <w:tc>
          <w:tcPr>
            <w:tcW w:w="810" w:type="dxa"/>
            <w:noWrap/>
            <w:hideMark/>
          </w:tcPr>
          <w:p w14:paraId="1EE589E9" w14:textId="77777777" w:rsidR="001A2732" w:rsidRPr="001A2732" w:rsidRDefault="001A2732" w:rsidP="001A2732">
            <w:pPr>
              <w:jc w:val="left"/>
            </w:pPr>
            <w:r w:rsidRPr="001A2732">
              <w:t>10</w:t>
            </w:r>
          </w:p>
        </w:tc>
        <w:tc>
          <w:tcPr>
            <w:tcW w:w="866" w:type="dxa"/>
            <w:noWrap/>
            <w:hideMark/>
          </w:tcPr>
          <w:p w14:paraId="66E882D0" w14:textId="77777777" w:rsidR="001A2732" w:rsidRPr="001A2732" w:rsidRDefault="001A2732" w:rsidP="001A2732">
            <w:pPr>
              <w:jc w:val="left"/>
            </w:pPr>
            <w:r w:rsidRPr="001A2732">
              <w:t>30</w:t>
            </w:r>
          </w:p>
        </w:tc>
        <w:tc>
          <w:tcPr>
            <w:tcW w:w="828" w:type="dxa"/>
            <w:noWrap/>
            <w:hideMark/>
          </w:tcPr>
          <w:p w14:paraId="00EF573C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78F23AF6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FCCE8F9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4559512" w14:textId="77777777" w:rsidTr="004F515A">
        <w:trPr>
          <w:trHeight w:val="600"/>
        </w:trPr>
        <w:tc>
          <w:tcPr>
            <w:tcW w:w="3055" w:type="dxa"/>
            <w:noWrap/>
            <w:hideMark/>
          </w:tcPr>
          <w:p w14:paraId="2C129629" w14:textId="77777777" w:rsidR="001A2732" w:rsidRPr="001A2732" w:rsidRDefault="001A2732">
            <w:r w:rsidRPr="001A2732">
              <w:t xml:space="preserve">Radiata pine 200x25mm </w:t>
            </w:r>
          </w:p>
        </w:tc>
        <w:tc>
          <w:tcPr>
            <w:tcW w:w="1890" w:type="dxa"/>
            <w:hideMark/>
          </w:tcPr>
          <w:p w14:paraId="6017649B" w14:textId="77777777" w:rsidR="001A2732" w:rsidRPr="001A2732" w:rsidRDefault="001A2732" w:rsidP="001A2732">
            <w:pPr>
              <w:jc w:val="left"/>
            </w:pPr>
            <w:r w:rsidRPr="001A2732">
              <w:t xml:space="preserve">in 6 </w:t>
            </w:r>
            <w:proofErr w:type="spellStart"/>
            <w:r w:rsidRPr="001A2732">
              <w:t>mtr</w:t>
            </w:r>
            <w:proofErr w:type="spellEnd"/>
            <w:r w:rsidRPr="001A2732">
              <w:t xml:space="preserve"> long timber for </w:t>
            </w:r>
            <w:proofErr w:type="spellStart"/>
            <w:r w:rsidRPr="001A2732">
              <w:t>bardge</w:t>
            </w:r>
            <w:proofErr w:type="spellEnd"/>
            <w:r w:rsidRPr="001A2732">
              <w:t xml:space="preserve"> &amp; fascia</w:t>
            </w:r>
          </w:p>
        </w:tc>
        <w:tc>
          <w:tcPr>
            <w:tcW w:w="810" w:type="dxa"/>
            <w:noWrap/>
            <w:hideMark/>
          </w:tcPr>
          <w:p w14:paraId="7C7B739C" w14:textId="77777777" w:rsidR="001A2732" w:rsidRPr="001A2732" w:rsidRDefault="001A2732" w:rsidP="001A2732">
            <w:pPr>
              <w:jc w:val="left"/>
            </w:pPr>
            <w:r w:rsidRPr="001A2732">
              <w:t>4</w:t>
            </w:r>
          </w:p>
        </w:tc>
        <w:tc>
          <w:tcPr>
            <w:tcW w:w="866" w:type="dxa"/>
            <w:noWrap/>
            <w:hideMark/>
          </w:tcPr>
          <w:p w14:paraId="270F17B1" w14:textId="77777777" w:rsidR="001A2732" w:rsidRPr="001A2732" w:rsidRDefault="001A2732" w:rsidP="001A2732">
            <w:pPr>
              <w:jc w:val="left"/>
            </w:pPr>
            <w:r w:rsidRPr="001A2732">
              <w:t>12</w:t>
            </w:r>
          </w:p>
        </w:tc>
        <w:tc>
          <w:tcPr>
            <w:tcW w:w="828" w:type="dxa"/>
            <w:noWrap/>
            <w:hideMark/>
          </w:tcPr>
          <w:p w14:paraId="090CAA0F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45E4C33C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422C11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1B1921E5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244C2F6" w14:textId="77777777" w:rsidR="001A2732" w:rsidRPr="001A2732" w:rsidRDefault="001A2732">
            <w:r w:rsidRPr="001A2732">
              <w:t>Radiata pine 100 x 50mm</w:t>
            </w:r>
          </w:p>
        </w:tc>
        <w:tc>
          <w:tcPr>
            <w:tcW w:w="1890" w:type="dxa"/>
            <w:noWrap/>
            <w:hideMark/>
          </w:tcPr>
          <w:p w14:paraId="72F80EBD" w14:textId="77777777" w:rsidR="001A2732" w:rsidRPr="001A2732" w:rsidRDefault="001A2732" w:rsidP="001A2732">
            <w:pPr>
              <w:jc w:val="left"/>
            </w:pPr>
            <w:r w:rsidRPr="001A2732">
              <w:t>in 6mtr long to be dressed</w:t>
            </w:r>
          </w:p>
        </w:tc>
        <w:tc>
          <w:tcPr>
            <w:tcW w:w="810" w:type="dxa"/>
            <w:noWrap/>
            <w:hideMark/>
          </w:tcPr>
          <w:p w14:paraId="315A4B6B" w14:textId="44341666" w:rsidR="001A2732" w:rsidRPr="001A2732" w:rsidRDefault="005135C7" w:rsidP="001A2732">
            <w:pPr>
              <w:jc w:val="left"/>
            </w:pPr>
            <w:r>
              <w:t>22</w:t>
            </w:r>
          </w:p>
        </w:tc>
        <w:tc>
          <w:tcPr>
            <w:tcW w:w="866" w:type="dxa"/>
            <w:noWrap/>
            <w:hideMark/>
          </w:tcPr>
          <w:p w14:paraId="700C0AEE" w14:textId="32774748" w:rsidR="001A2732" w:rsidRPr="001A2732" w:rsidRDefault="005135C7" w:rsidP="001A2732">
            <w:pPr>
              <w:jc w:val="left"/>
            </w:pPr>
            <w:r>
              <w:t>66</w:t>
            </w:r>
          </w:p>
        </w:tc>
        <w:tc>
          <w:tcPr>
            <w:tcW w:w="828" w:type="dxa"/>
            <w:noWrap/>
            <w:hideMark/>
          </w:tcPr>
          <w:p w14:paraId="190C3C1B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056AA42A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728964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07C24D0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E35FF59" w14:textId="77777777" w:rsidR="001A2732" w:rsidRPr="001A2732" w:rsidRDefault="001A2732">
            <w:r w:rsidRPr="001A2732">
              <w:lastRenderedPageBreak/>
              <w:t>Radiata pine 75 x 50mm</w:t>
            </w:r>
          </w:p>
        </w:tc>
        <w:tc>
          <w:tcPr>
            <w:tcW w:w="1890" w:type="dxa"/>
            <w:noWrap/>
            <w:hideMark/>
          </w:tcPr>
          <w:p w14:paraId="6891B2CD" w14:textId="77777777" w:rsidR="001A2732" w:rsidRPr="001A2732" w:rsidRDefault="001A2732" w:rsidP="001A2732">
            <w:pPr>
              <w:jc w:val="left"/>
            </w:pPr>
            <w:r w:rsidRPr="001A2732">
              <w:t xml:space="preserve">in 6mtr long to be dressed </w:t>
            </w:r>
          </w:p>
        </w:tc>
        <w:tc>
          <w:tcPr>
            <w:tcW w:w="810" w:type="dxa"/>
            <w:noWrap/>
            <w:hideMark/>
          </w:tcPr>
          <w:p w14:paraId="38854887" w14:textId="77777777" w:rsidR="001A2732" w:rsidRPr="001A2732" w:rsidRDefault="001A2732" w:rsidP="001A2732">
            <w:pPr>
              <w:jc w:val="left"/>
            </w:pPr>
            <w:r w:rsidRPr="001A2732">
              <w:t>8</w:t>
            </w:r>
          </w:p>
        </w:tc>
        <w:tc>
          <w:tcPr>
            <w:tcW w:w="866" w:type="dxa"/>
            <w:noWrap/>
            <w:hideMark/>
          </w:tcPr>
          <w:p w14:paraId="6C3C25A7" w14:textId="77777777" w:rsidR="001A2732" w:rsidRPr="001A2732" w:rsidRDefault="001A2732" w:rsidP="001A2732">
            <w:pPr>
              <w:jc w:val="left"/>
            </w:pPr>
            <w:r w:rsidRPr="001A2732">
              <w:t>24</w:t>
            </w:r>
          </w:p>
        </w:tc>
        <w:tc>
          <w:tcPr>
            <w:tcW w:w="828" w:type="dxa"/>
            <w:noWrap/>
            <w:hideMark/>
          </w:tcPr>
          <w:p w14:paraId="5A7D63DD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176CFA37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AC7DD28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3FF13BD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59D453C" w14:textId="77777777" w:rsidR="001A2732" w:rsidRPr="001A2732" w:rsidRDefault="001A2732">
            <w:r w:rsidRPr="001A2732">
              <w:t xml:space="preserve">Radiata pine 50 x 50mm </w:t>
            </w:r>
          </w:p>
        </w:tc>
        <w:tc>
          <w:tcPr>
            <w:tcW w:w="1890" w:type="dxa"/>
            <w:noWrap/>
            <w:hideMark/>
          </w:tcPr>
          <w:p w14:paraId="5D75EA6F" w14:textId="77777777" w:rsidR="001A2732" w:rsidRPr="001A2732" w:rsidRDefault="001A2732" w:rsidP="001A2732">
            <w:pPr>
              <w:jc w:val="left"/>
            </w:pPr>
            <w:r w:rsidRPr="001A2732">
              <w:t>in 6mtr long to be dressed</w:t>
            </w:r>
          </w:p>
        </w:tc>
        <w:tc>
          <w:tcPr>
            <w:tcW w:w="810" w:type="dxa"/>
            <w:noWrap/>
            <w:hideMark/>
          </w:tcPr>
          <w:p w14:paraId="0FAF83C9" w14:textId="1B9A2EFF" w:rsidR="001A2732" w:rsidRPr="001A2732" w:rsidRDefault="001A2732" w:rsidP="001A2732">
            <w:pPr>
              <w:jc w:val="left"/>
            </w:pPr>
            <w:r w:rsidRPr="001A2732">
              <w:t>1</w:t>
            </w:r>
            <w:r w:rsidR="005135C7">
              <w:t>6</w:t>
            </w:r>
          </w:p>
        </w:tc>
        <w:tc>
          <w:tcPr>
            <w:tcW w:w="866" w:type="dxa"/>
            <w:noWrap/>
            <w:hideMark/>
          </w:tcPr>
          <w:p w14:paraId="5B5F793B" w14:textId="43CE4426" w:rsidR="001A2732" w:rsidRPr="001A2732" w:rsidRDefault="005135C7" w:rsidP="001A2732">
            <w:pPr>
              <w:jc w:val="left"/>
            </w:pPr>
            <w:r>
              <w:t>48</w:t>
            </w:r>
          </w:p>
        </w:tc>
        <w:tc>
          <w:tcPr>
            <w:tcW w:w="828" w:type="dxa"/>
            <w:noWrap/>
            <w:hideMark/>
          </w:tcPr>
          <w:p w14:paraId="78BAA3A6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2B2501A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5BC4DBD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1B3D3C3F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BA52FD2" w14:textId="77777777" w:rsidR="001A2732" w:rsidRPr="001A2732" w:rsidRDefault="001A2732">
            <w:r w:rsidRPr="001A2732">
              <w:t>timber fixed louver for window</w:t>
            </w:r>
          </w:p>
        </w:tc>
        <w:tc>
          <w:tcPr>
            <w:tcW w:w="1890" w:type="dxa"/>
            <w:noWrap/>
            <w:hideMark/>
          </w:tcPr>
          <w:p w14:paraId="1B28764A" w14:textId="1C6783DA" w:rsidR="001A2732" w:rsidRPr="001A2732" w:rsidRDefault="001A2732" w:rsidP="001A2732">
            <w:pPr>
              <w:jc w:val="left"/>
            </w:pPr>
            <w:r w:rsidRPr="001A2732">
              <w:t>12</w:t>
            </w:r>
            <w:r w:rsidR="00F324A3">
              <w:t>5</w:t>
            </w:r>
            <w:r w:rsidRPr="001A2732">
              <w:t xml:space="preserve"> x </w:t>
            </w:r>
            <w:r w:rsidR="00F324A3">
              <w:t>25</w:t>
            </w:r>
            <w:r w:rsidRPr="001A2732">
              <w:t xml:space="preserve">mm </w:t>
            </w:r>
          </w:p>
        </w:tc>
        <w:tc>
          <w:tcPr>
            <w:tcW w:w="810" w:type="dxa"/>
            <w:noWrap/>
            <w:hideMark/>
          </w:tcPr>
          <w:p w14:paraId="7A4EB70B" w14:textId="77777777" w:rsidR="001A2732" w:rsidRPr="001A2732" w:rsidRDefault="001A2732" w:rsidP="001A2732">
            <w:pPr>
              <w:jc w:val="left"/>
            </w:pPr>
            <w:r w:rsidRPr="001A2732">
              <w:t>13</w:t>
            </w:r>
          </w:p>
        </w:tc>
        <w:tc>
          <w:tcPr>
            <w:tcW w:w="866" w:type="dxa"/>
            <w:noWrap/>
            <w:hideMark/>
          </w:tcPr>
          <w:p w14:paraId="38D109BF" w14:textId="77777777" w:rsidR="001A2732" w:rsidRPr="001A2732" w:rsidRDefault="001A2732" w:rsidP="001A2732">
            <w:pPr>
              <w:jc w:val="left"/>
            </w:pPr>
            <w:r w:rsidRPr="001A2732">
              <w:t>39</w:t>
            </w:r>
          </w:p>
        </w:tc>
        <w:tc>
          <w:tcPr>
            <w:tcW w:w="828" w:type="dxa"/>
            <w:noWrap/>
            <w:hideMark/>
          </w:tcPr>
          <w:p w14:paraId="466FBBD4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47858CE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97A7DE9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0B653CC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73D063F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>LINING</w:t>
            </w:r>
          </w:p>
        </w:tc>
        <w:tc>
          <w:tcPr>
            <w:tcW w:w="1890" w:type="dxa"/>
            <w:noWrap/>
            <w:hideMark/>
          </w:tcPr>
          <w:p w14:paraId="1B254BB2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00D5B6F9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21D910A0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1F5F9D60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32252349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5C77A94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28F7F1D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DB99AF7" w14:textId="77777777" w:rsidR="001A2732" w:rsidRPr="001A2732" w:rsidRDefault="001A2732">
            <w:r w:rsidRPr="001A2732">
              <w:t xml:space="preserve">Marine plywood for gusset </w:t>
            </w:r>
          </w:p>
        </w:tc>
        <w:tc>
          <w:tcPr>
            <w:tcW w:w="1890" w:type="dxa"/>
            <w:noWrap/>
            <w:hideMark/>
          </w:tcPr>
          <w:p w14:paraId="647AD81C" w14:textId="77777777" w:rsidR="001A2732" w:rsidRPr="001A2732" w:rsidRDefault="001A2732" w:rsidP="001A2732">
            <w:pPr>
              <w:jc w:val="left"/>
            </w:pPr>
            <w:r w:rsidRPr="001A2732">
              <w:t xml:space="preserve">12mm </w:t>
            </w:r>
          </w:p>
        </w:tc>
        <w:tc>
          <w:tcPr>
            <w:tcW w:w="810" w:type="dxa"/>
            <w:noWrap/>
            <w:hideMark/>
          </w:tcPr>
          <w:p w14:paraId="57C196F7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38C9780B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240F1092" w14:textId="77777777" w:rsidR="001A2732" w:rsidRPr="001A2732" w:rsidRDefault="001A2732" w:rsidP="001A2732">
            <w:pPr>
              <w:jc w:val="left"/>
            </w:pPr>
            <w:r w:rsidRPr="001A2732">
              <w:t>sheet</w:t>
            </w:r>
          </w:p>
        </w:tc>
        <w:tc>
          <w:tcPr>
            <w:tcW w:w="1257" w:type="dxa"/>
            <w:noWrap/>
            <w:hideMark/>
          </w:tcPr>
          <w:p w14:paraId="70FB6AF5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8432280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B793BF2" w14:textId="77777777" w:rsidTr="004F515A">
        <w:trPr>
          <w:trHeight w:val="600"/>
        </w:trPr>
        <w:tc>
          <w:tcPr>
            <w:tcW w:w="3055" w:type="dxa"/>
            <w:hideMark/>
          </w:tcPr>
          <w:p w14:paraId="160C43B2" w14:textId="77777777" w:rsidR="001A2732" w:rsidRPr="001A2732" w:rsidRDefault="001A2732">
            <w:r w:rsidRPr="001A2732">
              <w:t xml:space="preserve">construction plywood for external lining </w:t>
            </w:r>
          </w:p>
        </w:tc>
        <w:tc>
          <w:tcPr>
            <w:tcW w:w="1890" w:type="dxa"/>
            <w:noWrap/>
            <w:hideMark/>
          </w:tcPr>
          <w:p w14:paraId="6F8DB411" w14:textId="77777777" w:rsidR="001A2732" w:rsidRPr="001A2732" w:rsidRDefault="001A2732" w:rsidP="001A2732">
            <w:pPr>
              <w:jc w:val="left"/>
            </w:pPr>
            <w:r w:rsidRPr="001A2732">
              <w:t xml:space="preserve">12mm  </w:t>
            </w:r>
          </w:p>
        </w:tc>
        <w:tc>
          <w:tcPr>
            <w:tcW w:w="810" w:type="dxa"/>
            <w:noWrap/>
            <w:hideMark/>
          </w:tcPr>
          <w:p w14:paraId="2A41D70E" w14:textId="77777777" w:rsidR="001A2732" w:rsidRPr="001A2732" w:rsidRDefault="001A2732" w:rsidP="001A2732">
            <w:pPr>
              <w:jc w:val="left"/>
            </w:pPr>
            <w:r w:rsidRPr="001A2732">
              <w:t>7</w:t>
            </w:r>
          </w:p>
        </w:tc>
        <w:tc>
          <w:tcPr>
            <w:tcW w:w="866" w:type="dxa"/>
            <w:noWrap/>
            <w:hideMark/>
          </w:tcPr>
          <w:p w14:paraId="3AE3F6B3" w14:textId="77777777" w:rsidR="001A2732" w:rsidRPr="001A2732" w:rsidRDefault="001A2732" w:rsidP="001A2732">
            <w:pPr>
              <w:jc w:val="left"/>
            </w:pPr>
            <w:r w:rsidRPr="001A2732">
              <w:t>21</w:t>
            </w:r>
          </w:p>
        </w:tc>
        <w:tc>
          <w:tcPr>
            <w:tcW w:w="828" w:type="dxa"/>
            <w:noWrap/>
            <w:hideMark/>
          </w:tcPr>
          <w:p w14:paraId="567BF6DC" w14:textId="77777777" w:rsidR="001A2732" w:rsidRPr="001A2732" w:rsidRDefault="001A2732" w:rsidP="001A2732">
            <w:pPr>
              <w:jc w:val="left"/>
            </w:pPr>
            <w:r w:rsidRPr="001A2732">
              <w:t>sheet</w:t>
            </w:r>
          </w:p>
        </w:tc>
        <w:tc>
          <w:tcPr>
            <w:tcW w:w="1257" w:type="dxa"/>
            <w:noWrap/>
            <w:hideMark/>
          </w:tcPr>
          <w:p w14:paraId="6CBA3AD9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F708A5F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8150F1B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4FDA029" w14:textId="77777777" w:rsidR="001A2732" w:rsidRPr="001A2732" w:rsidRDefault="001A2732">
            <w:r w:rsidRPr="001A2732">
              <w:t xml:space="preserve">hardboard </w:t>
            </w:r>
          </w:p>
        </w:tc>
        <w:tc>
          <w:tcPr>
            <w:tcW w:w="1890" w:type="dxa"/>
            <w:noWrap/>
            <w:hideMark/>
          </w:tcPr>
          <w:p w14:paraId="20F6184B" w14:textId="77777777" w:rsidR="001A2732" w:rsidRPr="001A2732" w:rsidRDefault="001A2732" w:rsidP="001A2732">
            <w:pPr>
              <w:jc w:val="left"/>
            </w:pPr>
            <w:r w:rsidRPr="001A2732">
              <w:t xml:space="preserve">0.6mm 1200 x 2400 mm </w:t>
            </w:r>
          </w:p>
        </w:tc>
        <w:tc>
          <w:tcPr>
            <w:tcW w:w="810" w:type="dxa"/>
            <w:noWrap/>
            <w:hideMark/>
          </w:tcPr>
          <w:p w14:paraId="1C0EAF18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66" w:type="dxa"/>
            <w:noWrap/>
            <w:hideMark/>
          </w:tcPr>
          <w:p w14:paraId="7A5FE7E2" w14:textId="77777777" w:rsidR="001A2732" w:rsidRPr="001A2732" w:rsidRDefault="001A2732" w:rsidP="001A2732">
            <w:pPr>
              <w:jc w:val="left"/>
            </w:pPr>
            <w:r w:rsidRPr="001A2732">
              <w:t>18</w:t>
            </w:r>
          </w:p>
        </w:tc>
        <w:tc>
          <w:tcPr>
            <w:tcW w:w="828" w:type="dxa"/>
            <w:noWrap/>
            <w:hideMark/>
          </w:tcPr>
          <w:p w14:paraId="4C4FC3D5" w14:textId="77777777" w:rsidR="001A2732" w:rsidRPr="001A2732" w:rsidRDefault="001A2732" w:rsidP="001A2732">
            <w:pPr>
              <w:jc w:val="left"/>
            </w:pPr>
            <w:r w:rsidRPr="001A2732">
              <w:t>sheet</w:t>
            </w:r>
          </w:p>
        </w:tc>
        <w:tc>
          <w:tcPr>
            <w:tcW w:w="1257" w:type="dxa"/>
            <w:noWrap/>
            <w:hideMark/>
          </w:tcPr>
          <w:p w14:paraId="2B18B09A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D3BBED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F292E4B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AF13FEC" w14:textId="77777777" w:rsidR="001A2732" w:rsidRPr="001A2732" w:rsidRDefault="001A2732">
            <w:r w:rsidRPr="001A2732">
              <w:t xml:space="preserve">chicken wire </w:t>
            </w:r>
          </w:p>
        </w:tc>
        <w:tc>
          <w:tcPr>
            <w:tcW w:w="1890" w:type="dxa"/>
            <w:noWrap/>
            <w:hideMark/>
          </w:tcPr>
          <w:p w14:paraId="242E14A8" w14:textId="77777777" w:rsidR="001A2732" w:rsidRPr="001A2732" w:rsidRDefault="001A2732" w:rsidP="001A2732">
            <w:pPr>
              <w:jc w:val="left"/>
            </w:pPr>
            <w:r w:rsidRPr="001A2732">
              <w:t>15mtrs x 1.2mtrs</w:t>
            </w:r>
          </w:p>
        </w:tc>
        <w:tc>
          <w:tcPr>
            <w:tcW w:w="810" w:type="dxa"/>
            <w:noWrap/>
            <w:hideMark/>
          </w:tcPr>
          <w:p w14:paraId="16DB354B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729843ED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5672D874" w14:textId="77777777" w:rsidR="001A2732" w:rsidRPr="001A2732" w:rsidRDefault="001A2732" w:rsidP="001A2732">
            <w:pPr>
              <w:jc w:val="left"/>
            </w:pPr>
            <w:r w:rsidRPr="001A2732">
              <w:t>roll</w:t>
            </w:r>
          </w:p>
        </w:tc>
        <w:tc>
          <w:tcPr>
            <w:tcW w:w="1257" w:type="dxa"/>
            <w:noWrap/>
            <w:hideMark/>
          </w:tcPr>
          <w:p w14:paraId="0EE6AFA3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2ECBD5B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E83134C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9E1ABBE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 xml:space="preserve">ROOFING MATERIALS </w:t>
            </w:r>
          </w:p>
        </w:tc>
        <w:tc>
          <w:tcPr>
            <w:tcW w:w="1890" w:type="dxa"/>
            <w:noWrap/>
            <w:hideMark/>
          </w:tcPr>
          <w:p w14:paraId="21867037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3D8BBFCD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354A02CD" w14:textId="73CBC070" w:rsidR="001A2732" w:rsidRPr="001A2732" w:rsidRDefault="001A2732" w:rsidP="001A2732">
            <w:pPr>
              <w:jc w:val="left"/>
            </w:pPr>
          </w:p>
        </w:tc>
        <w:tc>
          <w:tcPr>
            <w:tcW w:w="828" w:type="dxa"/>
            <w:noWrap/>
            <w:hideMark/>
          </w:tcPr>
          <w:p w14:paraId="735A3874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6734AD0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ADDEABC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C8D2A50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588451D" w14:textId="77777777" w:rsidR="001A2732" w:rsidRPr="001A2732" w:rsidRDefault="001A2732">
            <w:proofErr w:type="spellStart"/>
            <w:r w:rsidRPr="001A2732">
              <w:t>colorbond</w:t>
            </w:r>
            <w:proofErr w:type="spellEnd"/>
            <w:r w:rsidRPr="001A2732">
              <w:t xml:space="preserve"> ultra in corrugated </w:t>
            </w:r>
          </w:p>
        </w:tc>
        <w:tc>
          <w:tcPr>
            <w:tcW w:w="1890" w:type="dxa"/>
            <w:noWrap/>
            <w:hideMark/>
          </w:tcPr>
          <w:p w14:paraId="37D06910" w14:textId="77777777" w:rsidR="001A2732" w:rsidRPr="001A2732" w:rsidRDefault="001A2732" w:rsidP="001A2732">
            <w:pPr>
              <w:jc w:val="left"/>
            </w:pPr>
            <w:r w:rsidRPr="001A2732">
              <w:t xml:space="preserve">0.55mm BMT 10' ft 6.07m </w:t>
            </w:r>
          </w:p>
        </w:tc>
        <w:tc>
          <w:tcPr>
            <w:tcW w:w="810" w:type="dxa"/>
            <w:noWrap/>
            <w:hideMark/>
          </w:tcPr>
          <w:p w14:paraId="515B6A7F" w14:textId="77777777" w:rsidR="001A2732" w:rsidRPr="001A2732" w:rsidRDefault="001A2732" w:rsidP="001A2732">
            <w:pPr>
              <w:jc w:val="left"/>
            </w:pPr>
            <w:r w:rsidRPr="001A2732">
              <w:t>14</w:t>
            </w:r>
          </w:p>
        </w:tc>
        <w:tc>
          <w:tcPr>
            <w:tcW w:w="866" w:type="dxa"/>
            <w:noWrap/>
            <w:hideMark/>
          </w:tcPr>
          <w:p w14:paraId="3B116241" w14:textId="77777777" w:rsidR="001A2732" w:rsidRPr="001A2732" w:rsidRDefault="001A2732" w:rsidP="001A2732">
            <w:pPr>
              <w:jc w:val="left"/>
            </w:pPr>
            <w:r w:rsidRPr="001A2732">
              <w:t>42</w:t>
            </w:r>
          </w:p>
        </w:tc>
        <w:tc>
          <w:tcPr>
            <w:tcW w:w="828" w:type="dxa"/>
            <w:noWrap/>
            <w:hideMark/>
          </w:tcPr>
          <w:p w14:paraId="24F32278" w14:textId="77777777" w:rsidR="001A2732" w:rsidRPr="001A2732" w:rsidRDefault="001A2732" w:rsidP="001A2732">
            <w:pPr>
              <w:jc w:val="left"/>
            </w:pPr>
            <w:r w:rsidRPr="001A2732">
              <w:t>sheet</w:t>
            </w:r>
          </w:p>
        </w:tc>
        <w:tc>
          <w:tcPr>
            <w:tcW w:w="1257" w:type="dxa"/>
            <w:noWrap/>
            <w:hideMark/>
          </w:tcPr>
          <w:p w14:paraId="1E7E1AAE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6D24AD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DC3CDAA" w14:textId="77777777" w:rsidTr="004F515A">
        <w:trPr>
          <w:trHeight w:val="900"/>
        </w:trPr>
        <w:tc>
          <w:tcPr>
            <w:tcW w:w="3055" w:type="dxa"/>
            <w:hideMark/>
          </w:tcPr>
          <w:p w14:paraId="3E9D189A" w14:textId="77777777" w:rsidR="001A2732" w:rsidRPr="001A2732" w:rsidRDefault="001A2732">
            <w:r w:rsidRPr="001A2732">
              <w:t xml:space="preserve">Heavy duty thermal insulation with fire retardant double side with fully reinforced </w:t>
            </w:r>
          </w:p>
        </w:tc>
        <w:tc>
          <w:tcPr>
            <w:tcW w:w="1890" w:type="dxa"/>
            <w:noWrap/>
            <w:hideMark/>
          </w:tcPr>
          <w:p w14:paraId="2BC5A81C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58CEFDAE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17E6EF4E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117736D1" w14:textId="77777777" w:rsidR="001A2732" w:rsidRPr="001A2732" w:rsidRDefault="001A2732" w:rsidP="001A2732">
            <w:pPr>
              <w:jc w:val="left"/>
            </w:pPr>
            <w:r w:rsidRPr="001A2732">
              <w:t>roll</w:t>
            </w:r>
          </w:p>
        </w:tc>
        <w:tc>
          <w:tcPr>
            <w:tcW w:w="1257" w:type="dxa"/>
            <w:noWrap/>
            <w:hideMark/>
          </w:tcPr>
          <w:p w14:paraId="257E9B3C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516263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7FA2F69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BB5BE83" w14:textId="77777777" w:rsidR="001A2732" w:rsidRPr="001A2732" w:rsidRDefault="001A2732">
            <w:r w:rsidRPr="001A2732">
              <w:t xml:space="preserve">Roof flashing </w:t>
            </w:r>
          </w:p>
        </w:tc>
        <w:tc>
          <w:tcPr>
            <w:tcW w:w="1890" w:type="dxa"/>
            <w:noWrap/>
            <w:hideMark/>
          </w:tcPr>
          <w:p w14:paraId="265A7392" w14:textId="77777777" w:rsidR="001A2732" w:rsidRPr="001A2732" w:rsidRDefault="001A2732" w:rsidP="001A2732">
            <w:pPr>
              <w:jc w:val="left"/>
            </w:pPr>
            <w:r w:rsidRPr="001A2732">
              <w:t xml:space="preserve">0.55mm BMT </w:t>
            </w:r>
            <w:proofErr w:type="spellStart"/>
            <w:r w:rsidRPr="001A2732">
              <w:t>colorbond</w:t>
            </w:r>
            <w:proofErr w:type="spellEnd"/>
            <w:r w:rsidRPr="001A2732">
              <w:t xml:space="preserve"> </w:t>
            </w:r>
          </w:p>
        </w:tc>
        <w:tc>
          <w:tcPr>
            <w:tcW w:w="810" w:type="dxa"/>
            <w:noWrap/>
            <w:hideMark/>
          </w:tcPr>
          <w:p w14:paraId="7710628E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66" w:type="dxa"/>
            <w:noWrap/>
            <w:hideMark/>
          </w:tcPr>
          <w:p w14:paraId="4AA1DC78" w14:textId="77777777" w:rsidR="001A2732" w:rsidRPr="001A2732" w:rsidRDefault="001A2732" w:rsidP="001A2732">
            <w:pPr>
              <w:jc w:val="left"/>
            </w:pPr>
            <w:r w:rsidRPr="001A2732">
              <w:t>18</w:t>
            </w:r>
          </w:p>
        </w:tc>
        <w:tc>
          <w:tcPr>
            <w:tcW w:w="828" w:type="dxa"/>
            <w:noWrap/>
            <w:hideMark/>
          </w:tcPr>
          <w:p w14:paraId="3E93BD3D" w14:textId="77777777" w:rsidR="001A2732" w:rsidRPr="001A2732" w:rsidRDefault="001A2732" w:rsidP="001A2732">
            <w:pPr>
              <w:jc w:val="left"/>
            </w:pPr>
            <w:r w:rsidRPr="001A2732">
              <w:t>pcs</w:t>
            </w:r>
          </w:p>
        </w:tc>
        <w:tc>
          <w:tcPr>
            <w:tcW w:w="1257" w:type="dxa"/>
            <w:noWrap/>
            <w:hideMark/>
          </w:tcPr>
          <w:p w14:paraId="44CF983D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B10362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ED04BA1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03F9C6A9" w14:textId="77777777" w:rsidR="001A2732" w:rsidRPr="001A2732" w:rsidRDefault="001A2732">
            <w:r w:rsidRPr="001A2732">
              <w:t xml:space="preserve">eaves guttering with bracket </w:t>
            </w:r>
          </w:p>
        </w:tc>
        <w:tc>
          <w:tcPr>
            <w:tcW w:w="1890" w:type="dxa"/>
            <w:noWrap/>
            <w:hideMark/>
          </w:tcPr>
          <w:p w14:paraId="2046EA02" w14:textId="77777777" w:rsidR="001A2732" w:rsidRPr="001A2732" w:rsidRDefault="001A2732" w:rsidP="001A2732">
            <w:pPr>
              <w:jc w:val="left"/>
            </w:pPr>
            <w:r w:rsidRPr="001A2732">
              <w:t xml:space="preserve">0.55mm BMT </w:t>
            </w:r>
            <w:proofErr w:type="spellStart"/>
            <w:r w:rsidRPr="001A2732">
              <w:t>colorbond</w:t>
            </w:r>
            <w:proofErr w:type="spellEnd"/>
            <w:r w:rsidRPr="001A2732">
              <w:t xml:space="preserve"> </w:t>
            </w:r>
          </w:p>
        </w:tc>
        <w:tc>
          <w:tcPr>
            <w:tcW w:w="810" w:type="dxa"/>
            <w:noWrap/>
            <w:hideMark/>
          </w:tcPr>
          <w:p w14:paraId="5B8C136F" w14:textId="77777777" w:rsidR="001A2732" w:rsidRPr="001A2732" w:rsidRDefault="001A2732" w:rsidP="001A2732">
            <w:pPr>
              <w:jc w:val="left"/>
            </w:pPr>
            <w:r w:rsidRPr="001A2732">
              <w:t>4</w:t>
            </w:r>
          </w:p>
        </w:tc>
        <w:tc>
          <w:tcPr>
            <w:tcW w:w="866" w:type="dxa"/>
            <w:noWrap/>
            <w:hideMark/>
          </w:tcPr>
          <w:p w14:paraId="27D278D2" w14:textId="77777777" w:rsidR="001A2732" w:rsidRPr="001A2732" w:rsidRDefault="001A2732" w:rsidP="001A2732">
            <w:pPr>
              <w:jc w:val="left"/>
            </w:pPr>
            <w:r w:rsidRPr="001A2732">
              <w:t>12</w:t>
            </w:r>
          </w:p>
        </w:tc>
        <w:tc>
          <w:tcPr>
            <w:tcW w:w="828" w:type="dxa"/>
            <w:noWrap/>
            <w:hideMark/>
          </w:tcPr>
          <w:p w14:paraId="5071CE8E" w14:textId="77777777" w:rsidR="001A2732" w:rsidRPr="001A2732" w:rsidRDefault="001A2732" w:rsidP="001A2732">
            <w:pPr>
              <w:jc w:val="left"/>
            </w:pPr>
            <w:r w:rsidRPr="001A2732">
              <w:t>pcs</w:t>
            </w:r>
          </w:p>
        </w:tc>
        <w:tc>
          <w:tcPr>
            <w:tcW w:w="1257" w:type="dxa"/>
            <w:noWrap/>
            <w:hideMark/>
          </w:tcPr>
          <w:p w14:paraId="390DF54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7868605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EC216CF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07F222DA" w14:textId="77777777" w:rsidR="001A2732" w:rsidRPr="001A2732" w:rsidRDefault="001A2732">
            <w:r w:rsidRPr="001A2732">
              <w:t xml:space="preserve">stop ends </w:t>
            </w:r>
          </w:p>
        </w:tc>
        <w:tc>
          <w:tcPr>
            <w:tcW w:w="1890" w:type="dxa"/>
            <w:noWrap/>
            <w:hideMark/>
          </w:tcPr>
          <w:p w14:paraId="6F2FC3FC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167E7CA2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0D7FFD7D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022C6574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7C3CB9BA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0AE035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E79B884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6F201FB" w14:textId="77777777" w:rsidR="001A2732" w:rsidRPr="001A2732" w:rsidRDefault="001A2732">
            <w:r w:rsidRPr="001A2732">
              <w:t xml:space="preserve">outlet to gutter </w:t>
            </w:r>
          </w:p>
        </w:tc>
        <w:tc>
          <w:tcPr>
            <w:tcW w:w="1890" w:type="dxa"/>
            <w:noWrap/>
            <w:hideMark/>
          </w:tcPr>
          <w:p w14:paraId="2D42BA8C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73FB67D2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0ECAD0C3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15B78ADB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3D56A802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0783443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FAEDD9B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7EA89969" w14:textId="77777777" w:rsidR="001A2732" w:rsidRPr="001A2732" w:rsidRDefault="001A2732">
            <w:proofErr w:type="spellStart"/>
            <w:r w:rsidRPr="001A2732">
              <w:lastRenderedPageBreak/>
              <w:t>upvc</w:t>
            </w:r>
            <w:proofErr w:type="spellEnd"/>
            <w:r w:rsidRPr="001A2732">
              <w:t xml:space="preserve"> downpipe including clips </w:t>
            </w:r>
          </w:p>
        </w:tc>
        <w:tc>
          <w:tcPr>
            <w:tcW w:w="1890" w:type="dxa"/>
            <w:noWrap/>
            <w:hideMark/>
          </w:tcPr>
          <w:p w14:paraId="25123BD8" w14:textId="77777777" w:rsidR="001A2732" w:rsidRPr="001A2732" w:rsidRDefault="001A2732" w:rsidP="001A2732">
            <w:pPr>
              <w:jc w:val="left"/>
            </w:pPr>
            <w:r w:rsidRPr="001A2732">
              <w:t xml:space="preserve">100mm in 6m long </w:t>
            </w:r>
          </w:p>
        </w:tc>
        <w:tc>
          <w:tcPr>
            <w:tcW w:w="810" w:type="dxa"/>
            <w:noWrap/>
            <w:hideMark/>
          </w:tcPr>
          <w:p w14:paraId="478E9A1F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44BB6A22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64E37024" w14:textId="77777777" w:rsidR="001A2732" w:rsidRPr="001A2732" w:rsidRDefault="001A2732" w:rsidP="001A2732">
            <w:pPr>
              <w:jc w:val="left"/>
            </w:pPr>
            <w:r w:rsidRPr="001A2732">
              <w:t>length</w:t>
            </w:r>
          </w:p>
        </w:tc>
        <w:tc>
          <w:tcPr>
            <w:tcW w:w="1257" w:type="dxa"/>
            <w:noWrap/>
            <w:hideMark/>
          </w:tcPr>
          <w:p w14:paraId="04521476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BE79E40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B3D1552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27873C6" w14:textId="77777777" w:rsidR="001A2732" w:rsidRPr="001A2732" w:rsidRDefault="001A2732">
            <w:r w:rsidRPr="001A2732">
              <w:t xml:space="preserve">clip for downpipe </w:t>
            </w:r>
          </w:p>
        </w:tc>
        <w:tc>
          <w:tcPr>
            <w:tcW w:w="1890" w:type="dxa"/>
            <w:noWrap/>
            <w:hideMark/>
          </w:tcPr>
          <w:p w14:paraId="71FE656B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785A8B1" w14:textId="77777777" w:rsidR="001A2732" w:rsidRPr="001A2732" w:rsidRDefault="001A2732" w:rsidP="001A2732">
            <w:pPr>
              <w:jc w:val="left"/>
            </w:pPr>
            <w:r w:rsidRPr="001A2732">
              <w:t>5</w:t>
            </w:r>
          </w:p>
        </w:tc>
        <w:tc>
          <w:tcPr>
            <w:tcW w:w="866" w:type="dxa"/>
            <w:noWrap/>
            <w:hideMark/>
          </w:tcPr>
          <w:p w14:paraId="6DA55AA6" w14:textId="77777777" w:rsidR="001A2732" w:rsidRPr="001A2732" w:rsidRDefault="001A2732" w:rsidP="001A2732">
            <w:pPr>
              <w:jc w:val="left"/>
            </w:pPr>
            <w:r w:rsidRPr="001A2732">
              <w:t>15</w:t>
            </w:r>
          </w:p>
        </w:tc>
        <w:tc>
          <w:tcPr>
            <w:tcW w:w="828" w:type="dxa"/>
            <w:noWrap/>
            <w:hideMark/>
          </w:tcPr>
          <w:p w14:paraId="7B939606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67EF70F8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7CDBF9F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FDAB28A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167CD78" w14:textId="77777777" w:rsidR="001A2732" w:rsidRPr="001A2732" w:rsidRDefault="001A2732">
            <w:r w:rsidRPr="001A2732">
              <w:t xml:space="preserve">diameter bend </w:t>
            </w:r>
          </w:p>
        </w:tc>
        <w:tc>
          <w:tcPr>
            <w:tcW w:w="1890" w:type="dxa"/>
            <w:noWrap/>
            <w:hideMark/>
          </w:tcPr>
          <w:p w14:paraId="164256E7" w14:textId="77777777" w:rsidR="001A2732" w:rsidRPr="001A2732" w:rsidRDefault="001A2732" w:rsidP="001A2732">
            <w:pPr>
              <w:jc w:val="left"/>
            </w:pPr>
            <w:r w:rsidRPr="001A2732">
              <w:t xml:space="preserve">100mm </w:t>
            </w:r>
          </w:p>
        </w:tc>
        <w:tc>
          <w:tcPr>
            <w:tcW w:w="810" w:type="dxa"/>
            <w:noWrap/>
            <w:hideMark/>
          </w:tcPr>
          <w:p w14:paraId="0A0C9B63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20B1D2AC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60EBE2AE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54641104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1DED9E32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4C0C3FC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40031D2" w14:textId="77777777" w:rsidR="001A2732" w:rsidRPr="001A2732" w:rsidRDefault="001A2732">
            <w:r w:rsidRPr="001A2732">
              <w:t>diameter tee</w:t>
            </w:r>
          </w:p>
        </w:tc>
        <w:tc>
          <w:tcPr>
            <w:tcW w:w="1890" w:type="dxa"/>
            <w:noWrap/>
            <w:hideMark/>
          </w:tcPr>
          <w:p w14:paraId="56842F63" w14:textId="77777777" w:rsidR="001A2732" w:rsidRPr="001A2732" w:rsidRDefault="001A2732" w:rsidP="001A2732">
            <w:pPr>
              <w:jc w:val="left"/>
            </w:pPr>
            <w:r w:rsidRPr="001A2732">
              <w:t>100mm</w:t>
            </w:r>
          </w:p>
        </w:tc>
        <w:tc>
          <w:tcPr>
            <w:tcW w:w="810" w:type="dxa"/>
            <w:noWrap/>
            <w:hideMark/>
          </w:tcPr>
          <w:p w14:paraId="281ACA99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26DB1D0F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3EF69B3F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15AE8EB7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4A5B940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71FCA39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22B7E6D" w14:textId="77777777" w:rsidR="001A2732" w:rsidRPr="001A2732" w:rsidRDefault="001A2732">
            <w:r w:rsidRPr="001A2732">
              <w:t xml:space="preserve">silicone </w:t>
            </w:r>
          </w:p>
        </w:tc>
        <w:tc>
          <w:tcPr>
            <w:tcW w:w="1890" w:type="dxa"/>
            <w:noWrap/>
            <w:hideMark/>
          </w:tcPr>
          <w:p w14:paraId="499DFA4F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C9872F4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0F7ED4B5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0FB2E3F9" w14:textId="77777777" w:rsidR="001A2732" w:rsidRPr="001A2732" w:rsidRDefault="001A2732" w:rsidP="001A2732">
            <w:pPr>
              <w:jc w:val="left"/>
            </w:pPr>
            <w:r w:rsidRPr="001A2732">
              <w:t>tube</w:t>
            </w:r>
          </w:p>
        </w:tc>
        <w:tc>
          <w:tcPr>
            <w:tcW w:w="1257" w:type="dxa"/>
            <w:noWrap/>
            <w:hideMark/>
          </w:tcPr>
          <w:p w14:paraId="5CE06E1E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28ED6A9D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1021FD1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99DC798" w14:textId="77777777" w:rsidR="001A2732" w:rsidRPr="001A2732" w:rsidRDefault="001A2732">
            <w:proofErr w:type="spellStart"/>
            <w:r w:rsidRPr="001A2732">
              <w:t>Rivert</w:t>
            </w:r>
            <w:proofErr w:type="spellEnd"/>
            <w:r w:rsidRPr="001A2732">
              <w:t xml:space="preserve"> (100 no/</w:t>
            </w:r>
            <w:proofErr w:type="spellStart"/>
            <w:r w:rsidRPr="001A2732">
              <w:t>pkt</w:t>
            </w:r>
            <w:proofErr w:type="spellEnd"/>
          </w:p>
        </w:tc>
        <w:tc>
          <w:tcPr>
            <w:tcW w:w="1890" w:type="dxa"/>
            <w:noWrap/>
            <w:hideMark/>
          </w:tcPr>
          <w:p w14:paraId="14FEF8B9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14989745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3CEFDF2C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59518229" w14:textId="77777777" w:rsidR="001A2732" w:rsidRPr="001A2732" w:rsidRDefault="001A2732" w:rsidP="001A2732">
            <w:pPr>
              <w:jc w:val="left"/>
            </w:pPr>
            <w:r w:rsidRPr="001A2732">
              <w:t>pkt</w:t>
            </w:r>
          </w:p>
        </w:tc>
        <w:tc>
          <w:tcPr>
            <w:tcW w:w="1257" w:type="dxa"/>
            <w:noWrap/>
            <w:hideMark/>
          </w:tcPr>
          <w:p w14:paraId="26FB3D4E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F6BAE15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2029978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98B53A4" w14:textId="77777777" w:rsidR="001A2732" w:rsidRPr="001A2732" w:rsidRDefault="001A2732">
            <w:r w:rsidRPr="001A2732">
              <w:t xml:space="preserve">caulk gun </w:t>
            </w:r>
          </w:p>
        </w:tc>
        <w:tc>
          <w:tcPr>
            <w:tcW w:w="1890" w:type="dxa"/>
            <w:noWrap/>
            <w:hideMark/>
          </w:tcPr>
          <w:p w14:paraId="311495B1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7DBF7C57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36121C07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6FCA0D49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356C9412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21793568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D8B5821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78C65D64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>DOORS AND WINDOW</w:t>
            </w:r>
          </w:p>
        </w:tc>
        <w:tc>
          <w:tcPr>
            <w:tcW w:w="1890" w:type="dxa"/>
            <w:noWrap/>
            <w:hideMark/>
          </w:tcPr>
          <w:p w14:paraId="6CF9CC7F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627180D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64D2848F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7B3459FB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226CF1F0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88A527D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C37753D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5C0D835" w14:textId="77777777" w:rsidR="001A2732" w:rsidRPr="001A2732" w:rsidRDefault="001A2732">
            <w:r w:rsidRPr="001A2732">
              <w:t>butt brass hinges with screws</w:t>
            </w:r>
          </w:p>
        </w:tc>
        <w:tc>
          <w:tcPr>
            <w:tcW w:w="1890" w:type="dxa"/>
            <w:noWrap/>
            <w:hideMark/>
          </w:tcPr>
          <w:p w14:paraId="32334A96" w14:textId="77777777" w:rsidR="001A2732" w:rsidRPr="001A2732" w:rsidRDefault="001A2732" w:rsidP="001A2732">
            <w:pPr>
              <w:jc w:val="left"/>
            </w:pPr>
            <w:r w:rsidRPr="001A2732">
              <w:t xml:space="preserve">100 x 75mm </w:t>
            </w:r>
          </w:p>
        </w:tc>
        <w:tc>
          <w:tcPr>
            <w:tcW w:w="810" w:type="dxa"/>
            <w:noWrap/>
            <w:hideMark/>
          </w:tcPr>
          <w:p w14:paraId="74C13475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66" w:type="dxa"/>
            <w:noWrap/>
            <w:hideMark/>
          </w:tcPr>
          <w:p w14:paraId="33064FC9" w14:textId="77777777" w:rsidR="001A2732" w:rsidRPr="001A2732" w:rsidRDefault="001A2732" w:rsidP="001A2732">
            <w:pPr>
              <w:jc w:val="left"/>
            </w:pPr>
            <w:r w:rsidRPr="001A2732">
              <w:t>27</w:t>
            </w:r>
          </w:p>
        </w:tc>
        <w:tc>
          <w:tcPr>
            <w:tcW w:w="828" w:type="dxa"/>
            <w:noWrap/>
            <w:hideMark/>
          </w:tcPr>
          <w:p w14:paraId="142F9F6C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0203BE1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49F3EC2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C7A62DF" w14:textId="77777777" w:rsidTr="004F515A">
        <w:trPr>
          <w:trHeight w:val="600"/>
        </w:trPr>
        <w:tc>
          <w:tcPr>
            <w:tcW w:w="3055" w:type="dxa"/>
            <w:hideMark/>
          </w:tcPr>
          <w:p w14:paraId="06999110" w14:textId="77777777" w:rsidR="001A2732" w:rsidRPr="001A2732" w:rsidRDefault="001A2732">
            <w:r w:rsidRPr="001A2732">
              <w:t>plain mortice lock complete with handles and keys</w:t>
            </w:r>
          </w:p>
        </w:tc>
        <w:tc>
          <w:tcPr>
            <w:tcW w:w="1890" w:type="dxa"/>
            <w:noWrap/>
            <w:hideMark/>
          </w:tcPr>
          <w:p w14:paraId="4C5EB581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6865F386" w14:textId="77777777" w:rsidR="001A2732" w:rsidRPr="001A2732" w:rsidRDefault="001A2732" w:rsidP="001A2732">
            <w:pPr>
              <w:jc w:val="left"/>
            </w:pPr>
            <w:r w:rsidRPr="001A2732">
              <w:t>10</w:t>
            </w:r>
          </w:p>
        </w:tc>
        <w:tc>
          <w:tcPr>
            <w:tcW w:w="866" w:type="dxa"/>
            <w:noWrap/>
            <w:hideMark/>
          </w:tcPr>
          <w:p w14:paraId="2A3C3778" w14:textId="77777777" w:rsidR="001A2732" w:rsidRPr="001A2732" w:rsidRDefault="001A2732" w:rsidP="001A2732">
            <w:pPr>
              <w:jc w:val="left"/>
            </w:pPr>
            <w:r w:rsidRPr="001A2732">
              <w:t>30</w:t>
            </w:r>
          </w:p>
        </w:tc>
        <w:tc>
          <w:tcPr>
            <w:tcW w:w="828" w:type="dxa"/>
            <w:noWrap/>
            <w:hideMark/>
          </w:tcPr>
          <w:p w14:paraId="6328BDA0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2CFF8475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61895478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A2811D4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E2FF8B4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>PAINTING AND DECORATING</w:t>
            </w:r>
          </w:p>
        </w:tc>
        <w:tc>
          <w:tcPr>
            <w:tcW w:w="1890" w:type="dxa"/>
            <w:noWrap/>
            <w:hideMark/>
          </w:tcPr>
          <w:p w14:paraId="0164D641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147C2C52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7ABCFBCF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3F153E7B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2D0AC3BC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1103CEFA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4C920E9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E40D705" w14:textId="77777777" w:rsidR="001A2732" w:rsidRPr="001A2732" w:rsidRDefault="001A2732">
            <w:r w:rsidRPr="001A2732">
              <w:t xml:space="preserve">undercoat enamel </w:t>
            </w:r>
          </w:p>
        </w:tc>
        <w:tc>
          <w:tcPr>
            <w:tcW w:w="1890" w:type="dxa"/>
            <w:noWrap/>
            <w:hideMark/>
          </w:tcPr>
          <w:p w14:paraId="2885AEF6" w14:textId="77777777" w:rsidR="001A2732" w:rsidRPr="001A2732" w:rsidRDefault="001A2732" w:rsidP="001A2732">
            <w:pPr>
              <w:jc w:val="left"/>
            </w:pPr>
            <w:r w:rsidRPr="001A2732">
              <w:t>4ltr</w:t>
            </w:r>
          </w:p>
        </w:tc>
        <w:tc>
          <w:tcPr>
            <w:tcW w:w="810" w:type="dxa"/>
            <w:noWrap/>
            <w:hideMark/>
          </w:tcPr>
          <w:p w14:paraId="2B95EC89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319FFD17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61BD3378" w14:textId="77777777" w:rsidR="001A2732" w:rsidRPr="001A2732" w:rsidRDefault="001A2732" w:rsidP="001A2732">
            <w:pPr>
              <w:jc w:val="left"/>
            </w:pPr>
            <w:r w:rsidRPr="001A2732">
              <w:t>tin</w:t>
            </w:r>
          </w:p>
        </w:tc>
        <w:tc>
          <w:tcPr>
            <w:tcW w:w="1257" w:type="dxa"/>
            <w:noWrap/>
            <w:hideMark/>
          </w:tcPr>
          <w:p w14:paraId="326C73D0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5A3B7A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84F0B47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3008108" w14:textId="77777777" w:rsidR="001A2732" w:rsidRPr="001A2732" w:rsidRDefault="001A2732">
            <w:r w:rsidRPr="001A2732">
              <w:t xml:space="preserve">H/gloss </w:t>
            </w:r>
          </w:p>
        </w:tc>
        <w:tc>
          <w:tcPr>
            <w:tcW w:w="1890" w:type="dxa"/>
            <w:noWrap/>
            <w:hideMark/>
          </w:tcPr>
          <w:p w14:paraId="2562E973" w14:textId="77777777" w:rsidR="001A2732" w:rsidRPr="001A2732" w:rsidRDefault="001A2732" w:rsidP="001A2732">
            <w:pPr>
              <w:jc w:val="left"/>
            </w:pPr>
            <w:r w:rsidRPr="001A2732">
              <w:t>4ltr</w:t>
            </w:r>
          </w:p>
        </w:tc>
        <w:tc>
          <w:tcPr>
            <w:tcW w:w="810" w:type="dxa"/>
            <w:noWrap/>
            <w:hideMark/>
          </w:tcPr>
          <w:p w14:paraId="5EA29693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1E776F47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66F4C384" w14:textId="77777777" w:rsidR="001A2732" w:rsidRPr="001A2732" w:rsidRDefault="001A2732" w:rsidP="001A2732">
            <w:pPr>
              <w:jc w:val="left"/>
            </w:pPr>
            <w:r w:rsidRPr="001A2732">
              <w:t>tin</w:t>
            </w:r>
          </w:p>
        </w:tc>
        <w:tc>
          <w:tcPr>
            <w:tcW w:w="1257" w:type="dxa"/>
            <w:noWrap/>
            <w:hideMark/>
          </w:tcPr>
          <w:p w14:paraId="56FD9F28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ACF9334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3C8DA72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B709762" w14:textId="77777777" w:rsidR="001A2732" w:rsidRPr="001A2732" w:rsidRDefault="001A2732">
            <w:r w:rsidRPr="001A2732">
              <w:t xml:space="preserve">oil base wood primer </w:t>
            </w:r>
          </w:p>
        </w:tc>
        <w:tc>
          <w:tcPr>
            <w:tcW w:w="1890" w:type="dxa"/>
            <w:noWrap/>
            <w:hideMark/>
          </w:tcPr>
          <w:p w14:paraId="696C565A" w14:textId="77777777" w:rsidR="001A2732" w:rsidRPr="001A2732" w:rsidRDefault="001A2732" w:rsidP="001A2732">
            <w:pPr>
              <w:jc w:val="left"/>
            </w:pPr>
            <w:r w:rsidRPr="001A2732">
              <w:t>4ltr</w:t>
            </w:r>
          </w:p>
        </w:tc>
        <w:tc>
          <w:tcPr>
            <w:tcW w:w="810" w:type="dxa"/>
            <w:noWrap/>
            <w:hideMark/>
          </w:tcPr>
          <w:p w14:paraId="7C39AD08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4BB01327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3CDB93C3" w14:textId="77777777" w:rsidR="001A2732" w:rsidRPr="001A2732" w:rsidRDefault="001A2732" w:rsidP="001A2732">
            <w:pPr>
              <w:jc w:val="left"/>
            </w:pPr>
            <w:r w:rsidRPr="001A2732">
              <w:t>tin</w:t>
            </w:r>
          </w:p>
        </w:tc>
        <w:tc>
          <w:tcPr>
            <w:tcW w:w="1257" w:type="dxa"/>
            <w:noWrap/>
            <w:hideMark/>
          </w:tcPr>
          <w:p w14:paraId="4EC07C73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9733519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F69DAD6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2B712381" w14:textId="77777777" w:rsidR="001A2732" w:rsidRPr="001A2732" w:rsidRDefault="001A2732">
            <w:proofErr w:type="spellStart"/>
            <w:r w:rsidRPr="001A2732">
              <w:t>semi gloss</w:t>
            </w:r>
            <w:proofErr w:type="spellEnd"/>
            <w:r w:rsidRPr="001A2732">
              <w:t xml:space="preserve"> enamel </w:t>
            </w:r>
          </w:p>
        </w:tc>
        <w:tc>
          <w:tcPr>
            <w:tcW w:w="1890" w:type="dxa"/>
            <w:noWrap/>
            <w:hideMark/>
          </w:tcPr>
          <w:p w14:paraId="2E6BC868" w14:textId="77777777" w:rsidR="001A2732" w:rsidRPr="001A2732" w:rsidRDefault="001A2732" w:rsidP="001A2732">
            <w:pPr>
              <w:jc w:val="left"/>
            </w:pPr>
            <w:r w:rsidRPr="001A2732">
              <w:t xml:space="preserve">4ltr </w:t>
            </w:r>
          </w:p>
        </w:tc>
        <w:tc>
          <w:tcPr>
            <w:tcW w:w="810" w:type="dxa"/>
            <w:noWrap/>
            <w:hideMark/>
          </w:tcPr>
          <w:p w14:paraId="77F40EA0" w14:textId="77777777" w:rsidR="001A2732" w:rsidRPr="001A2732" w:rsidRDefault="001A2732" w:rsidP="001A2732">
            <w:pPr>
              <w:jc w:val="left"/>
            </w:pPr>
            <w:r w:rsidRPr="001A2732">
              <w:t>2</w:t>
            </w:r>
          </w:p>
        </w:tc>
        <w:tc>
          <w:tcPr>
            <w:tcW w:w="866" w:type="dxa"/>
            <w:noWrap/>
            <w:hideMark/>
          </w:tcPr>
          <w:p w14:paraId="68E20FF3" w14:textId="77777777" w:rsidR="001A2732" w:rsidRPr="001A2732" w:rsidRDefault="001A2732" w:rsidP="001A2732">
            <w:pPr>
              <w:jc w:val="left"/>
            </w:pPr>
            <w:r w:rsidRPr="001A2732">
              <w:t>6</w:t>
            </w:r>
          </w:p>
        </w:tc>
        <w:tc>
          <w:tcPr>
            <w:tcW w:w="828" w:type="dxa"/>
            <w:noWrap/>
            <w:hideMark/>
          </w:tcPr>
          <w:p w14:paraId="438AD8FC" w14:textId="77777777" w:rsidR="001A2732" w:rsidRPr="001A2732" w:rsidRDefault="001A2732" w:rsidP="001A2732">
            <w:pPr>
              <w:jc w:val="left"/>
            </w:pPr>
            <w:r w:rsidRPr="001A2732">
              <w:t>tin</w:t>
            </w:r>
          </w:p>
        </w:tc>
        <w:tc>
          <w:tcPr>
            <w:tcW w:w="1257" w:type="dxa"/>
            <w:noWrap/>
            <w:hideMark/>
          </w:tcPr>
          <w:p w14:paraId="40B3111E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0A47002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0BD3818" w14:textId="77777777" w:rsidTr="004F515A">
        <w:trPr>
          <w:trHeight w:val="390"/>
        </w:trPr>
        <w:tc>
          <w:tcPr>
            <w:tcW w:w="3055" w:type="dxa"/>
            <w:hideMark/>
          </w:tcPr>
          <w:p w14:paraId="0AFD22FB" w14:textId="77777777" w:rsidR="001A2732" w:rsidRPr="001A2732" w:rsidRDefault="001A2732">
            <w:r w:rsidRPr="001A2732">
              <w:t xml:space="preserve">tray complete with roller and sleeve </w:t>
            </w:r>
          </w:p>
        </w:tc>
        <w:tc>
          <w:tcPr>
            <w:tcW w:w="1890" w:type="dxa"/>
            <w:noWrap/>
            <w:hideMark/>
          </w:tcPr>
          <w:p w14:paraId="2C33A57E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54608FFD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1780C61D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423CFAE9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38729536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1ED306EB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BB78E56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61DB894" w14:textId="77777777" w:rsidR="001A2732" w:rsidRPr="001A2732" w:rsidRDefault="001A2732">
            <w:r w:rsidRPr="001A2732">
              <w:t>paint brush</w:t>
            </w:r>
          </w:p>
        </w:tc>
        <w:tc>
          <w:tcPr>
            <w:tcW w:w="1890" w:type="dxa"/>
            <w:noWrap/>
            <w:hideMark/>
          </w:tcPr>
          <w:p w14:paraId="0D3EC0AA" w14:textId="77777777" w:rsidR="001A2732" w:rsidRPr="001A2732" w:rsidRDefault="001A2732" w:rsidP="001A2732">
            <w:pPr>
              <w:jc w:val="left"/>
            </w:pPr>
            <w:r w:rsidRPr="001A2732">
              <w:t xml:space="preserve">4 inch </w:t>
            </w:r>
          </w:p>
        </w:tc>
        <w:tc>
          <w:tcPr>
            <w:tcW w:w="810" w:type="dxa"/>
            <w:noWrap/>
            <w:hideMark/>
          </w:tcPr>
          <w:p w14:paraId="3B71E465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1B53B7BB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75BC4DE2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5404C5D8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626DB4A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55F83A0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BDC34A9" w14:textId="77777777" w:rsidR="001A2732" w:rsidRPr="001A2732" w:rsidRDefault="001A2732">
            <w:r w:rsidRPr="001A2732">
              <w:t>paint brush</w:t>
            </w:r>
          </w:p>
        </w:tc>
        <w:tc>
          <w:tcPr>
            <w:tcW w:w="1890" w:type="dxa"/>
            <w:noWrap/>
            <w:hideMark/>
          </w:tcPr>
          <w:p w14:paraId="09DD12D0" w14:textId="77777777" w:rsidR="001A2732" w:rsidRPr="001A2732" w:rsidRDefault="001A2732" w:rsidP="001A2732">
            <w:pPr>
              <w:jc w:val="left"/>
            </w:pPr>
            <w:r w:rsidRPr="001A2732">
              <w:t>3 inch</w:t>
            </w:r>
          </w:p>
        </w:tc>
        <w:tc>
          <w:tcPr>
            <w:tcW w:w="810" w:type="dxa"/>
            <w:noWrap/>
            <w:hideMark/>
          </w:tcPr>
          <w:p w14:paraId="012759C2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5DAB10B0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06AC0609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10703AE6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C9042CD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E89B264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C4939BD" w14:textId="77777777" w:rsidR="001A2732" w:rsidRPr="001A2732" w:rsidRDefault="001A2732">
            <w:r w:rsidRPr="001A2732">
              <w:t>paint brush</w:t>
            </w:r>
          </w:p>
        </w:tc>
        <w:tc>
          <w:tcPr>
            <w:tcW w:w="1890" w:type="dxa"/>
            <w:noWrap/>
            <w:hideMark/>
          </w:tcPr>
          <w:p w14:paraId="6038CC5E" w14:textId="77777777" w:rsidR="001A2732" w:rsidRPr="001A2732" w:rsidRDefault="001A2732" w:rsidP="001A2732">
            <w:pPr>
              <w:jc w:val="left"/>
            </w:pPr>
            <w:r w:rsidRPr="001A2732">
              <w:t>2 inch</w:t>
            </w:r>
          </w:p>
        </w:tc>
        <w:tc>
          <w:tcPr>
            <w:tcW w:w="810" w:type="dxa"/>
            <w:noWrap/>
            <w:hideMark/>
          </w:tcPr>
          <w:p w14:paraId="7E0521A3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25E87535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61E549FE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34548A03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2A3F6EC8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5F735F0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38D87F5" w14:textId="77777777" w:rsidR="001A2732" w:rsidRPr="001A2732" w:rsidRDefault="001A2732">
            <w:r w:rsidRPr="001A2732">
              <w:lastRenderedPageBreak/>
              <w:t xml:space="preserve">wood putty </w:t>
            </w:r>
          </w:p>
        </w:tc>
        <w:tc>
          <w:tcPr>
            <w:tcW w:w="1890" w:type="dxa"/>
            <w:noWrap/>
            <w:hideMark/>
          </w:tcPr>
          <w:p w14:paraId="47A5B5D8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3B3DF244" w14:textId="77777777" w:rsidR="001A2732" w:rsidRPr="001A2732" w:rsidRDefault="001A2732" w:rsidP="001A2732">
            <w:pPr>
              <w:jc w:val="left"/>
            </w:pPr>
            <w:r w:rsidRPr="001A2732">
              <w:t>5</w:t>
            </w:r>
          </w:p>
        </w:tc>
        <w:tc>
          <w:tcPr>
            <w:tcW w:w="866" w:type="dxa"/>
            <w:noWrap/>
            <w:hideMark/>
          </w:tcPr>
          <w:p w14:paraId="5283E987" w14:textId="77777777" w:rsidR="001A2732" w:rsidRPr="001A2732" w:rsidRDefault="001A2732" w:rsidP="001A2732">
            <w:pPr>
              <w:jc w:val="left"/>
            </w:pPr>
            <w:r w:rsidRPr="001A2732">
              <w:t>15</w:t>
            </w:r>
          </w:p>
        </w:tc>
        <w:tc>
          <w:tcPr>
            <w:tcW w:w="828" w:type="dxa"/>
            <w:noWrap/>
            <w:hideMark/>
          </w:tcPr>
          <w:p w14:paraId="29A2BD2E" w14:textId="77777777" w:rsidR="001A2732" w:rsidRPr="001A2732" w:rsidRDefault="001A2732" w:rsidP="001A2732">
            <w:pPr>
              <w:jc w:val="left"/>
            </w:pPr>
            <w:r w:rsidRPr="001A2732">
              <w:t>kg</w:t>
            </w:r>
          </w:p>
        </w:tc>
        <w:tc>
          <w:tcPr>
            <w:tcW w:w="1257" w:type="dxa"/>
            <w:noWrap/>
            <w:hideMark/>
          </w:tcPr>
          <w:p w14:paraId="63405F15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78C8C82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D6650FA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7DD0272" w14:textId="77777777" w:rsidR="001A2732" w:rsidRPr="001A2732" w:rsidRDefault="001A2732">
            <w:proofErr w:type="spellStart"/>
            <w:r w:rsidRPr="001A2732">
              <w:t>keresone</w:t>
            </w:r>
            <w:proofErr w:type="spellEnd"/>
          </w:p>
        </w:tc>
        <w:tc>
          <w:tcPr>
            <w:tcW w:w="1890" w:type="dxa"/>
            <w:noWrap/>
            <w:hideMark/>
          </w:tcPr>
          <w:p w14:paraId="14B3831E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5B9D61D" w14:textId="77777777" w:rsidR="001A2732" w:rsidRPr="001A2732" w:rsidRDefault="001A2732" w:rsidP="001A2732">
            <w:pPr>
              <w:jc w:val="left"/>
            </w:pPr>
            <w:r w:rsidRPr="001A2732">
              <w:t>5</w:t>
            </w:r>
          </w:p>
        </w:tc>
        <w:tc>
          <w:tcPr>
            <w:tcW w:w="866" w:type="dxa"/>
            <w:noWrap/>
            <w:hideMark/>
          </w:tcPr>
          <w:p w14:paraId="0557E391" w14:textId="77777777" w:rsidR="001A2732" w:rsidRPr="001A2732" w:rsidRDefault="001A2732" w:rsidP="001A2732">
            <w:pPr>
              <w:jc w:val="left"/>
            </w:pPr>
            <w:r w:rsidRPr="001A2732">
              <w:t>15</w:t>
            </w:r>
          </w:p>
        </w:tc>
        <w:tc>
          <w:tcPr>
            <w:tcW w:w="828" w:type="dxa"/>
            <w:noWrap/>
            <w:hideMark/>
          </w:tcPr>
          <w:p w14:paraId="17C1DAAA" w14:textId="77777777" w:rsidR="001A2732" w:rsidRPr="001A2732" w:rsidRDefault="001A2732" w:rsidP="001A2732">
            <w:pPr>
              <w:jc w:val="left"/>
            </w:pPr>
            <w:proofErr w:type="spellStart"/>
            <w:r w:rsidRPr="001A2732">
              <w:t>ltrs</w:t>
            </w:r>
            <w:proofErr w:type="spellEnd"/>
          </w:p>
        </w:tc>
        <w:tc>
          <w:tcPr>
            <w:tcW w:w="1257" w:type="dxa"/>
            <w:noWrap/>
            <w:hideMark/>
          </w:tcPr>
          <w:p w14:paraId="02EE6CF3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FD65ACE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DF22DD6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93D63E2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 xml:space="preserve">FIRE PROTECTION </w:t>
            </w:r>
          </w:p>
        </w:tc>
        <w:tc>
          <w:tcPr>
            <w:tcW w:w="1890" w:type="dxa"/>
            <w:noWrap/>
            <w:hideMark/>
          </w:tcPr>
          <w:p w14:paraId="532D9F81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184CFFDE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5D009F9E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7BF86489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0335CA71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1A40F77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B1B8F45" w14:textId="77777777" w:rsidTr="004F515A">
        <w:trPr>
          <w:trHeight w:val="600"/>
        </w:trPr>
        <w:tc>
          <w:tcPr>
            <w:tcW w:w="3055" w:type="dxa"/>
            <w:hideMark/>
          </w:tcPr>
          <w:p w14:paraId="5ED540E8" w14:textId="77777777" w:rsidR="001A2732" w:rsidRPr="001A2732" w:rsidRDefault="001A2732">
            <w:r w:rsidRPr="001A2732">
              <w:t xml:space="preserve">approved hand held fire extinguishers, wall mounted </w:t>
            </w:r>
          </w:p>
        </w:tc>
        <w:tc>
          <w:tcPr>
            <w:tcW w:w="1890" w:type="dxa"/>
            <w:noWrap/>
            <w:hideMark/>
          </w:tcPr>
          <w:p w14:paraId="36280023" w14:textId="77777777" w:rsidR="001A2732" w:rsidRPr="001A2732" w:rsidRDefault="001A2732" w:rsidP="001A2732">
            <w:pPr>
              <w:jc w:val="left"/>
            </w:pPr>
            <w:r w:rsidRPr="001A2732">
              <w:t>9kg dry powder (ABC type)</w:t>
            </w:r>
          </w:p>
        </w:tc>
        <w:tc>
          <w:tcPr>
            <w:tcW w:w="810" w:type="dxa"/>
            <w:noWrap/>
            <w:hideMark/>
          </w:tcPr>
          <w:p w14:paraId="379A2238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2F1FA093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6B600642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5DDD1087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4D0034F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753900C" w14:textId="77777777" w:rsidTr="004F515A">
        <w:trPr>
          <w:trHeight w:val="600"/>
        </w:trPr>
        <w:tc>
          <w:tcPr>
            <w:tcW w:w="3055" w:type="dxa"/>
            <w:hideMark/>
          </w:tcPr>
          <w:p w14:paraId="2B540BEE" w14:textId="77777777" w:rsidR="001A2732" w:rsidRPr="005135C7" w:rsidRDefault="001A2732">
            <w:pPr>
              <w:rPr>
                <w:b/>
                <w:bCs/>
                <w:i/>
                <w:iCs/>
              </w:rPr>
            </w:pPr>
            <w:r w:rsidRPr="005135C7">
              <w:rPr>
                <w:b/>
                <w:bCs/>
                <w:i/>
                <w:iCs/>
              </w:rPr>
              <w:t>NAILS, SCREWS, BOLT ETC (TO BE FULLY GALVANIZED)</w:t>
            </w:r>
          </w:p>
        </w:tc>
        <w:tc>
          <w:tcPr>
            <w:tcW w:w="1890" w:type="dxa"/>
            <w:noWrap/>
            <w:hideMark/>
          </w:tcPr>
          <w:p w14:paraId="525A7656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737AA904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43B2EE3F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426AC107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147BF0BA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1CED879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9F52180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BC9DA06" w14:textId="77777777" w:rsidR="001A2732" w:rsidRPr="001A2732" w:rsidRDefault="001A2732">
            <w:r w:rsidRPr="001A2732">
              <w:t>Galvanized FC nails @100pcs/pkt</w:t>
            </w:r>
          </w:p>
        </w:tc>
        <w:tc>
          <w:tcPr>
            <w:tcW w:w="1890" w:type="dxa"/>
            <w:noWrap/>
            <w:hideMark/>
          </w:tcPr>
          <w:p w14:paraId="19BE04D4" w14:textId="77777777" w:rsidR="001A2732" w:rsidRPr="001A2732" w:rsidRDefault="001A2732" w:rsidP="001A2732">
            <w:pPr>
              <w:jc w:val="left"/>
            </w:pPr>
            <w:r w:rsidRPr="001A2732">
              <w:t>4"</w:t>
            </w:r>
          </w:p>
        </w:tc>
        <w:tc>
          <w:tcPr>
            <w:tcW w:w="810" w:type="dxa"/>
            <w:noWrap/>
            <w:hideMark/>
          </w:tcPr>
          <w:p w14:paraId="29CBFB07" w14:textId="77777777" w:rsidR="001A2732" w:rsidRPr="001A2732" w:rsidRDefault="001A2732" w:rsidP="001A2732">
            <w:pPr>
              <w:jc w:val="left"/>
            </w:pPr>
            <w:r w:rsidRPr="001A2732">
              <w:t>10</w:t>
            </w:r>
          </w:p>
        </w:tc>
        <w:tc>
          <w:tcPr>
            <w:tcW w:w="866" w:type="dxa"/>
            <w:noWrap/>
            <w:hideMark/>
          </w:tcPr>
          <w:p w14:paraId="116A165C" w14:textId="77777777" w:rsidR="001A2732" w:rsidRPr="001A2732" w:rsidRDefault="001A2732" w:rsidP="001A2732">
            <w:pPr>
              <w:jc w:val="left"/>
            </w:pPr>
            <w:r w:rsidRPr="001A2732">
              <w:t>30</w:t>
            </w:r>
          </w:p>
        </w:tc>
        <w:tc>
          <w:tcPr>
            <w:tcW w:w="828" w:type="dxa"/>
            <w:noWrap/>
            <w:hideMark/>
          </w:tcPr>
          <w:p w14:paraId="2DE88098" w14:textId="77777777" w:rsidR="001A2732" w:rsidRPr="001A2732" w:rsidRDefault="001A2732" w:rsidP="001A2732">
            <w:pPr>
              <w:jc w:val="left"/>
            </w:pPr>
            <w:r w:rsidRPr="001A2732">
              <w:t>pkt</w:t>
            </w:r>
          </w:p>
        </w:tc>
        <w:tc>
          <w:tcPr>
            <w:tcW w:w="1257" w:type="dxa"/>
            <w:noWrap/>
            <w:hideMark/>
          </w:tcPr>
          <w:p w14:paraId="4B9A1166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09A4926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44B5C6A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7C131E83" w14:textId="77777777" w:rsidR="001A2732" w:rsidRPr="001A2732" w:rsidRDefault="001A2732">
            <w:r w:rsidRPr="001A2732">
              <w:t>Galvanized FC nails @100pcs/pkt</w:t>
            </w:r>
          </w:p>
        </w:tc>
        <w:tc>
          <w:tcPr>
            <w:tcW w:w="1890" w:type="dxa"/>
            <w:noWrap/>
            <w:hideMark/>
          </w:tcPr>
          <w:p w14:paraId="048680D4" w14:textId="77777777" w:rsidR="001A2732" w:rsidRPr="001A2732" w:rsidRDefault="001A2732" w:rsidP="001A2732">
            <w:pPr>
              <w:jc w:val="left"/>
            </w:pPr>
            <w:r w:rsidRPr="001A2732">
              <w:t>3"</w:t>
            </w:r>
          </w:p>
        </w:tc>
        <w:tc>
          <w:tcPr>
            <w:tcW w:w="810" w:type="dxa"/>
            <w:noWrap/>
            <w:hideMark/>
          </w:tcPr>
          <w:p w14:paraId="3708F499" w14:textId="77777777" w:rsidR="001A2732" w:rsidRPr="001A2732" w:rsidRDefault="001A2732" w:rsidP="001A2732">
            <w:pPr>
              <w:jc w:val="left"/>
            </w:pPr>
            <w:r w:rsidRPr="001A2732">
              <w:t>10</w:t>
            </w:r>
          </w:p>
        </w:tc>
        <w:tc>
          <w:tcPr>
            <w:tcW w:w="866" w:type="dxa"/>
            <w:noWrap/>
            <w:hideMark/>
          </w:tcPr>
          <w:p w14:paraId="6D9C522B" w14:textId="77777777" w:rsidR="001A2732" w:rsidRPr="001A2732" w:rsidRDefault="001A2732" w:rsidP="001A2732">
            <w:pPr>
              <w:jc w:val="left"/>
            </w:pPr>
            <w:r w:rsidRPr="001A2732">
              <w:t>30</w:t>
            </w:r>
          </w:p>
        </w:tc>
        <w:tc>
          <w:tcPr>
            <w:tcW w:w="828" w:type="dxa"/>
            <w:noWrap/>
            <w:hideMark/>
          </w:tcPr>
          <w:p w14:paraId="21092B7E" w14:textId="77777777" w:rsidR="001A2732" w:rsidRPr="001A2732" w:rsidRDefault="001A2732" w:rsidP="001A2732">
            <w:pPr>
              <w:jc w:val="left"/>
            </w:pPr>
            <w:r w:rsidRPr="001A2732">
              <w:t>pkt</w:t>
            </w:r>
          </w:p>
        </w:tc>
        <w:tc>
          <w:tcPr>
            <w:tcW w:w="1257" w:type="dxa"/>
            <w:noWrap/>
            <w:hideMark/>
          </w:tcPr>
          <w:p w14:paraId="77D63B97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0B9003F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69D4F85A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A24F4CB" w14:textId="77777777" w:rsidR="001A2732" w:rsidRPr="001A2732" w:rsidRDefault="001A2732">
            <w:r w:rsidRPr="001A2732">
              <w:t>Clout galvanized nails @100pcs/pkt</w:t>
            </w:r>
          </w:p>
        </w:tc>
        <w:tc>
          <w:tcPr>
            <w:tcW w:w="1890" w:type="dxa"/>
            <w:noWrap/>
            <w:hideMark/>
          </w:tcPr>
          <w:p w14:paraId="56D008FB" w14:textId="77777777" w:rsidR="001A2732" w:rsidRPr="001A2732" w:rsidRDefault="001A2732" w:rsidP="001A2732">
            <w:pPr>
              <w:jc w:val="left"/>
            </w:pPr>
            <w:r w:rsidRPr="001A2732">
              <w:t xml:space="preserve">2.5"x 3.15mm </w:t>
            </w:r>
          </w:p>
        </w:tc>
        <w:tc>
          <w:tcPr>
            <w:tcW w:w="810" w:type="dxa"/>
            <w:noWrap/>
            <w:hideMark/>
          </w:tcPr>
          <w:p w14:paraId="05F55AFB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66" w:type="dxa"/>
            <w:noWrap/>
            <w:hideMark/>
          </w:tcPr>
          <w:p w14:paraId="30B001D6" w14:textId="77777777" w:rsidR="001A2732" w:rsidRPr="001A2732" w:rsidRDefault="001A2732" w:rsidP="001A2732">
            <w:pPr>
              <w:jc w:val="left"/>
            </w:pPr>
            <w:r w:rsidRPr="001A2732">
              <w:t>9</w:t>
            </w:r>
          </w:p>
        </w:tc>
        <w:tc>
          <w:tcPr>
            <w:tcW w:w="828" w:type="dxa"/>
            <w:noWrap/>
            <w:hideMark/>
          </w:tcPr>
          <w:p w14:paraId="6B43407D" w14:textId="77777777" w:rsidR="001A2732" w:rsidRPr="001A2732" w:rsidRDefault="001A2732" w:rsidP="001A2732">
            <w:pPr>
              <w:jc w:val="left"/>
            </w:pPr>
            <w:r w:rsidRPr="001A2732">
              <w:t>pkt</w:t>
            </w:r>
          </w:p>
        </w:tc>
        <w:tc>
          <w:tcPr>
            <w:tcW w:w="1257" w:type="dxa"/>
            <w:noWrap/>
            <w:hideMark/>
          </w:tcPr>
          <w:p w14:paraId="0E0DDBC5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4B4DED2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82CC477" w14:textId="77777777" w:rsidTr="004F515A">
        <w:trPr>
          <w:trHeight w:val="600"/>
        </w:trPr>
        <w:tc>
          <w:tcPr>
            <w:tcW w:w="3055" w:type="dxa"/>
            <w:hideMark/>
          </w:tcPr>
          <w:p w14:paraId="2A487B46" w14:textId="77777777" w:rsidR="001A2732" w:rsidRPr="001A2732" w:rsidRDefault="001A2732">
            <w:r w:rsidRPr="001A2732">
              <w:t xml:space="preserve">bullet head or </w:t>
            </w:r>
            <w:proofErr w:type="spellStart"/>
            <w:r w:rsidRPr="001A2732">
              <w:t>pannel</w:t>
            </w:r>
            <w:proofErr w:type="spellEnd"/>
            <w:r w:rsidRPr="001A2732">
              <w:t xml:space="preserve"> pin galvanized nails @100pcs/pkt</w:t>
            </w:r>
          </w:p>
        </w:tc>
        <w:tc>
          <w:tcPr>
            <w:tcW w:w="1890" w:type="dxa"/>
            <w:noWrap/>
            <w:hideMark/>
          </w:tcPr>
          <w:p w14:paraId="39ADF975" w14:textId="77777777" w:rsidR="001A2732" w:rsidRPr="001A2732" w:rsidRDefault="001A2732" w:rsidP="001A2732">
            <w:pPr>
              <w:jc w:val="left"/>
            </w:pPr>
            <w:r w:rsidRPr="001A2732">
              <w:t xml:space="preserve">1" x 3.15mm </w:t>
            </w:r>
          </w:p>
        </w:tc>
        <w:tc>
          <w:tcPr>
            <w:tcW w:w="810" w:type="dxa"/>
            <w:noWrap/>
            <w:hideMark/>
          </w:tcPr>
          <w:p w14:paraId="6247CCDA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778AAEBE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1E5EB047" w14:textId="77777777" w:rsidR="001A2732" w:rsidRPr="001A2732" w:rsidRDefault="001A2732" w:rsidP="001A2732">
            <w:pPr>
              <w:jc w:val="left"/>
            </w:pPr>
            <w:r w:rsidRPr="001A2732">
              <w:t>pkt</w:t>
            </w:r>
          </w:p>
        </w:tc>
        <w:tc>
          <w:tcPr>
            <w:tcW w:w="1257" w:type="dxa"/>
            <w:noWrap/>
            <w:hideMark/>
          </w:tcPr>
          <w:p w14:paraId="319D5402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BAC9DC0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77ECCD2D" w14:textId="77777777" w:rsidTr="004F515A">
        <w:trPr>
          <w:trHeight w:val="300"/>
        </w:trPr>
        <w:tc>
          <w:tcPr>
            <w:tcW w:w="3055" w:type="dxa"/>
            <w:hideMark/>
          </w:tcPr>
          <w:p w14:paraId="5879CA7E" w14:textId="77777777" w:rsidR="001A2732" w:rsidRPr="001A2732" w:rsidRDefault="001A2732">
            <w:r w:rsidRPr="001A2732">
              <w:t>Bolts</w:t>
            </w:r>
          </w:p>
        </w:tc>
        <w:tc>
          <w:tcPr>
            <w:tcW w:w="1890" w:type="dxa"/>
            <w:noWrap/>
            <w:hideMark/>
          </w:tcPr>
          <w:p w14:paraId="535A25A1" w14:textId="77777777" w:rsidR="001A2732" w:rsidRPr="001A2732" w:rsidRDefault="001A2732" w:rsidP="001A2732">
            <w:pPr>
              <w:jc w:val="left"/>
            </w:pPr>
            <w:r w:rsidRPr="001A2732">
              <w:t>M12</w:t>
            </w:r>
          </w:p>
        </w:tc>
        <w:tc>
          <w:tcPr>
            <w:tcW w:w="810" w:type="dxa"/>
            <w:noWrap/>
            <w:hideMark/>
          </w:tcPr>
          <w:p w14:paraId="446273DF" w14:textId="77777777" w:rsidR="001A2732" w:rsidRPr="001A2732" w:rsidRDefault="001A2732" w:rsidP="001A2732">
            <w:pPr>
              <w:jc w:val="left"/>
            </w:pPr>
            <w:r w:rsidRPr="001A2732">
              <w:t>20</w:t>
            </w:r>
          </w:p>
        </w:tc>
        <w:tc>
          <w:tcPr>
            <w:tcW w:w="866" w:type="dxa"/>
            <w:noWrap/>
            <w:hideMark/>
          </w:tcPr>
          <w:p w14:paraId="1003F873" w14:textId="77777777" w:rsidR="001A2732" w:rsidRPr="001A2732" w:rsidRDefault="001A2732" w:rsidP="001A2732">
            <w:pPr>
              <w:jc w:val="left"/>
            </w:pPr>
            <w:r w:rsidRPr="001A2732">
              <w:t>60</w:t>
            </w:r>
          </w:p>
        </w:tc>
        <w:tc>
          <w:tcPr>
            <w:tcW w:w="828" w:type="dxa"/>
            <w:noWrap/>
            <w:hideMark/>
          </w:tcPr>
          <w:p w14:paraId="035EFD5E" w14:textId="77777777" w:rsidR="001A2732" w:rsidRPr="001A2732" w:rsidRDefault="001A2732" w:rsidP="001A2732">
            <w:pPr>
              <w:jc w:val="left"/>
            </w:pPr>
            <w:r w:rsidRPr="001A2732">
              <w:t>no</w:t>
            </w:r>
          </w:p>
        </w:tc>
        <w:tc>
          <w:tcPr>
            <w:tcW w:w="1257" w:type="dxa"/>
            <w:noWrap/>
            <w:hideMark/>
          </w:tcPr>
          <w:p w14:paraId="6E2AAB5B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75FCA257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6C107BF" w14:textId="77777777" w:rsidTr="004F515A">
        <w:trPr>
          <w:trHeight w:val="600"/>
        </w:trPr>
        <w:tc>
          <w:tcPr>
            <w:tcW w:w="3055" w:type="dxa"/>
            <w:hideMark/>
          </w:tcPr>
          <w:p w14:paraId="52883500" w14:textId="77777777" w:rsidR="001A2732" w:rsidRPr="001A2732" w:rsidRDefault="001A2732">
            <w:r w:rsidRPr="001A2732">
              <w:t>hexagon roofing screws with EPDM washers</w:t>
            </w:r>
          </w:p>
        </w:tc>
        <w:tc>
          <w:tcPr>
            <w:tcW w:w="1890" w:type="dxa"/>
            <w:noWrap/>
            <w:hideMark/>
          </w:tcPr>
          <w:p w14:paraId="4E66325E" w14:textId="77777777" w:rsidR="001A2732" w:rsidRPr="001A2732" w:rsidRDefault="001A2732" w:rsidP="001A2732">
            <w:pPr>
              <w:jc w:val="left"/>
            </w:pPr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1A7132B" w14:textId="77777777" w:rsidR="001A2732" w:rsidRPr="001A2732" w:rsidRDefault="001A2732" w:rsidP="001A2732">
            <w:pPr>
              <w:jc w:val="left"/>
            </w:pPr>
            <w:r w:rsidRPr="001A2732">
              <w:t>280</w:t>
            </w:r>
          </w:p>
        </w:tc>
        <w:tc>
          <w:tcPr>
            <w:tcW w:w="866" w:type="dxa"/>
            <w:noWrap/>
            <w:hideMark/>
          </w:tcPr>
          <w:p w14:paraId="41973C5A" w14:textId="77777777" w:rsidR="001A2732" w:rsidRPr="001A2732" w:rsidRDefault="001A2732" w:rsidP="001A2732">
            <w:pPr>
              <w:jc w:val="left"/>
            </w:pPr>
            <w:r w:rsidRPr="001A2732">
              <w:t>840</w:t>
            </w:r>
          </w:p>
        </w:tc>
        <w:tc>
          <w:tcPr>
            <w:tcW w:w="828" w:type="dxa"/>
            <w:noWrap/>
            <w:hideMark/>
          </w:tcPr>
          <w:p w14:paraId="61F31977" w14:textId="77777777" w:rsidR="001A2732" w:rsidRPr="001A2732" w:rsidRDefault="001A2732" w:rsidP="001A2732">
            <w:pPr>
              <w:jc w:val="left"/>
            </w:pPr>
            <w:r w:rsidRPr="001A2732">
              <w:t>pcs</w:t>
            </w:r>
          </w:p>
        </w:tc>
        <w:tc>
          <w:tcPr>
            <w:tcW w:w="1257" w:type="dxa"/>
            <w:noWrap/>
            <w:hideMark/>
          </w:tcPr>
          <w:p w14:paraId="4624E317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1028C2AC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58EBCC3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652D3E6" w14:textId="77777777" w:rsidR="001A2732" w:rsidRPr="001A2732" w:rsidRDefault="001A2732">
            <w:r w:rsidRPr="001A2732">
              <w:t>counter sunk wood screws @50/pkt</w:t>
            </w:r>
          </w:p>
        </w:tc>
        <w:tc>
          <w:tcPr>
            <w:tcW w:w="1890" w:type="dxa"/>
            <w:noWrap/>
            <w:hideMark/>
          </w:tcPr>
          <w:p w14:paraId="2297EA29" w14:textId="77777777" w:rsidR="001A2732" w:rsidRPr="001A2732" w:rsidRDefault="001A2732" w:rsidP="001A2732">
            <w:pPr>
              <w:jc w:val="left"/>
            </w:pPr>
            <w:r w:rsidRPr="001A2732">
              <w:t>4"</w:t>
            </w:r>
          </w:p>
        </w:tc>
        <w:tc>
          <w:tcPr>
            <w:tcW w:w="810" w:type="dxa"/>
            <w:noWrap/>
            <w:hideMark/>
          </w:tcPr>
          <w:p w14:paraId="38FEE4F0" w14:textId="77777777" w:rsidR="001A2732" w:rsidRPr="001A2732" w:rsidRDefault="001A2732" w:rsidP="001A2732">
            <w:pPr>
              <w:jc w:val="left"/>
            </w:pPr>
            <w:r w:rsidRPr="001A2732">
              <w:t>1</w:t>
            </w:r>
          </w:p>
        </w:tc>
        <w:tc>
          <w:tcPr>
            <w:tcW w:w="866" w:type="dxa"/>
            <w:noWrap/>
            <w:hideMark/>
          </w:tcPr>
          <w:p w14:paraId="25A18DF3" w14:textId="77777777" w:rsidR="001A2732" w:rsidRPr="001A2732" w:rsidRDefault="001A2732" w:rsidP="001A2732">
            <w:pPr>
              <w:jc w:val="left"/>
            </w:pPr>
            <w:r w:rsidRPr="001A2732">
              <w:t>3</w:t>
            </w:r>
          </w:p>
        </w:tc>
        <w:tc>
          <w:tcPr>
            <w:tcW w:w="828" w:type="dxa"/>
            <w:noWrap/>
            <w:hideMark/>
          </w:tcPr>
          <w:p w14:paraId="41CF770C" w14:textId="77777777" w:rsidR="001A2732" w:rsidRPr="001A2732" w:rsidRDefault="001A2732" w:rsidP="001A2732">
            <w:pPr>
              <w:jc w:val="left"/>
            </w:pPr>
            <w:r w:rsidRPr="001A2732">
              <w:t>pkt</w:t>
            </w:r>
          </w:p>
        </w:tc>
        <w:tc>
          <w:tcPr>
            <w:tcW w:w="1257" w:type="dxa"/>
            <w:noWrap/>
            <w:hideMark/>
          </w:tcPr>
          <w:p w14:paraId="4F16E40C" w14:textId="77777777" w:rsidR="001A2732" w:rsidRPr="001A2732" w:rsidRDefault="001A2732">
            <w:pPr>
              <w:jc w:val="left"/>
            </w:pPr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C376E49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01B047FE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3FEC614D" w14:textId="77777777" w:rsidR="001A2732" w:rsidRPr="001A2732" w:rsidRDefault="001A2732">
            <w:r w:rsidRPr="001A2732">
              <w:t xml:space="preserve">Total cost </w:t>
            </w:r>
          </w:p>
        </w:tc>
        <w:tc>
          <w:tcPr>
            <w:tcW w:w="1890" w:type="dxa"/>
            <w:noWrap/>
            <w:hideMark/>
          </w:tcPr>
          <w:p w14:paraId="6A5DA65B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25C3D3AB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649BFC18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4F230EAB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0EF689D2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2311ECA5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94B69E1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2C68AC7" w14:textId="77777777" w:rsidR="001A2732" w:rsidRPr="001A2732" w:rsidRDefault="001A2732">
            <w:r w:rsidRPr="001A2732">
              <w:t>freight for 3 islets</w:t>
            </w:r>
          </w:p>
        </w:tc>
        <w:tc>
          <w:tcPr>
            <w:tcW w:w="1890" w:type="dxa"/>
            <w:noWrap/>
            <w:hideMark/>
          </w:tcPr>
          <w:p w14:paraId="75C6D447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67CA8C6B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6079E2F9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3F055F32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4C21DADA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9D5C74B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A995F3C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D29AA37" w14:textId="77777777" w:rsidR="001A2732" w:rsidRPr="001A2732" w:rsidRDefault="001A2732">
            <w:r w:rsidRPr="001A2732">
              <w:t>Handling for 3 islets</w:t>
            </w:r>
          </w:p>
        </w:tc>
        <w:tc>
          <w:tcPr>
            <w:tcW w:w="1890" w:type="dxa"/>
            <w:noWrap/>
            <w:hideMark/>
          </w:tcPr>
          <w:p w14:paraId="5273D2C7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4069EB1E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3A6DBB09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1EAD19A5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71BD8C74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0FC24337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5791F08C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58E75ADC" w14:textId="77777777" w:rsidR="001A2732" w:rsidRPr="001A2732" w:rsidRDefault="001A2732">
            <w:r w:rsidRPr="001A2732">
              <w:t xml:space="preserve">other charges </w:t>
            </w:r>
          </w:p>
        </w:tc>
        <w:tc>
          <w:tcPr>
            <w:tcW w:w="1890" w:type="dxa"/>
            <w:noWrap/>
            <w:hideMark/>
          </w:tcPr>
          <w:p w14:paraId="3E959080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0AD54B88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33BF4965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4C6F68E1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69175AA0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3FFC92A1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41ED62A0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14C5FE55" w14:textId="77777777" w:rsidR="001A2732" w:rsidRPr="001A2732" w:rsidRDefault="001A2732">
            <w:r w:rsidRPr="001A2732">
              <w:lastRenderedPageBreak/>
              <w:t> </w:t>
            </w:r>
          </w:p>
        </w:tc>
        <w:tc>
          <w:tcPr>
            <w:tcW w:w="1890" w:type="dxa"/>
            <w:noWrap/>
            <w:hideMark/>
          </w:tcPr>
          <w:p w14:paraId="0ABAC3B2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39F23BB6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1CE989DD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465AA778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1ED78BAD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E162099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24EE7C49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4AED742F" w14:textId="77777777" w:rsidR="001A2732" w:rsidRPr="001A2732" w:rsidRDefault="001A2732">
            <w:r w:rsidRPr="001A2732">
              <w:t>vat</w:t>
            </w:r>
          </w:p>
        </w:tc>
        <w:tc>
          <w:tcPr>
            <w:tcW w:w="1890" w:type="dxa"/>
            <w:noWrap/>
            <w:hideMark/>
          </w:tcPr>
          <w:p w14:paraId="128F03AC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138C93BC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130C5A42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5BEF49FA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05F5D7E9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4368C230" w14:textId="77777777" w:rsidR="001A2732" w:rsidRPr="001A2732" w:rsidRDefault="001A2732">
            <w:r w:rsidRPr="001A2732">
              <w:t> </w:t>
            </w:r>
          </w:p>
        </w:tc>
      </w:tr>
      <w:tr w:rsidR="001A2732" w:rsidRPr="001A2732" w14:paraId="340A093F" w14:textId="77777777" w:rsidTr="004F515A">
        <w:trPr>
          <w:trHeight w:val="300"/>
        </w:trPr>
        <w:tc>
          <w:tcPr>
            <w:tcW w:w="3055" w:type="dxa"/>
            <w:noWrap/>
            <w:hideMark/>
          </w:tcPr>
          <w:p w14:paraId="6C22D5FB" w14:textId="77777777" w:rsidR="001A2732" w:rsidRPr="001A2732" w:rsidRDefault="001A2732">
            <w:r w:rsidRPr="001A2732">
              <w:t>Total cost (vat inclusive)</w:t>
            </w:r>
          </w:p>
        </w:tc>
        <w:tc>
          <w:tcPr>
            <w:tcW w:w="1890" w:type="dxa"/>
            <w:noWrap/>
            <w:hideMark/>
          </w:tcPr>
          <w:p w14:paraId="0F77F9BE" w14:textId="77777777" w:rsidR="001A2732" w:rsidRPr="001A2732" w:rsidRDefault="001A2732">
            <w:r w:rsidRPr="001A2732">
              <w:t> </w:t>
            </w:r>
          </w:p>
        </w:tc>
        <w:tc>
          <w:tcPr>
            <w:tcW w:w="810" w:type="dxa"/>
            <w:noWrap/>
            <w:hideMark/>
          </w:tcPr>
          <w:p w14:paraId="08B4B5BC" w14:textId="77777777" w:rsidR="001A2732" w:rsidRPr="001A2732" w:rsidRDefault="001A2732">
            <w:r w:rsidRPr="001A2732">
              <w:t> </w:t>
            </w:r>
          </w:p>
        </w:tc>
        <w:tc>
          <w:tcPr>
            <w:tcW w:w="866" w:type="dxa"/>
            <w:noWrap/>
            <w:hideMark/>
          </w:tcPr>
          <w:p w14:paraId="17AC9A42" w14:textId="77777777" w:rsidR="001A2732" w:rsidRPr="001A2732" w:rsidRDefault="001A2732">
            <w:r w:rsidRPr="001A2732">
              <w:t> </w:t>
            </w:r>
          </w:p>
        </w:tc>
        <w:tc>
          <w:tcPr>
            <w:tcW w:w="828" w:type="dxa"/>
            <w:noWrap/>
            <w:hideMark/>
          </w:tcPr>
          <w:p w14:paraId="53A688DA" w14:textId="77777777" w:rsidR="001A2732" w:rsidRPr="001A2732" w:rsidRDefault="001A2732">
            <w:r w:rsidRPr="001A2732">
              <w:t> </w:t>
            </w:r>
          </w:p>
        </w:tc>
        <w:tc>
          <w:tcPr>
            <w:tcW w:w="1257" w:type="dxa"/>
            <w:noWrap/>
            <w:hideMark/>
          </w:tcPr>
          <w:p w14:paraId="36DCF9D9" w14:textId="77777777" w:rsidR="001A2732" w:rsidRPr="001A2732" w:rsidRDefault="001A2732">
            <w:r w:rsidRPr="001A2732">
              <w:t> </w:t>
            </w:r>
          </w:p>
        </w:tc>
        <w:tc>
          <w:tcPr>
            <w:tcW w:w="1279" w:type="dxa"/>
            <w:noWrap/>
            <w:hideMark/>
          </w:tcPr>
          <w:p w14:paraId="5669CDD3" w14:textId="77777777" w:rsidR="001A2732" w:rsidRPr="001A2732" w:rsidRDefault="001A2732">
            <w:r w:rsidRPr="001A2732">
              <w:t> </w:t>
            </w:r>
          </w:p>
        </w:tc>
      </w:tr>
    </w:tbl>
    <w:p w14:paraId="2A1853DD" w14:textId="77777777" w:rsidR="004F515A" w:rsidRDefault="004F515A">
      <w:pPr>
        <w:rPr>
          <w:b/>
          <w:bCs/>
          <w:i/>
          <w:iCs/>
        </w:rPr>
      </w:pPr>
    </w:p>
    <w:p w14:paraId="3A6038A7" w14:textId="63C372C1" w:rsidR="00D078BD" w:rsidRPr="00EC3954" w:rsidRDefault="00F324A3">
      <w:pPr>
        <w:numPr>
          <w:ilvl w:val="0"/>
          <w:numId w:val="5"/>
        </w:numPr>
        <w:rPr>
          <w:b/>
          <w:bCs/>
          <w:i/>
          <w:iCs/>
          <w:u w:val="single"/>
        </w:rPr>
      </w:pPr>
      <w:r w:rsidRPr="00EC3954">
        <w:rPr>
          <w:b/>
          <w:bCs/>
          <w:u w:val="single"/>
        </w:rPr>
        <w:t>Rehabilitation of KUC Makin Church, Makin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5"/>
        <w:gridCol w:w="854"/>
        <w:gridCol w:w="810"/>
        <w:gridCol w:w="1350"/>
        <w:gridCol w:w="1890"/>
      </w:tblGrid>
      <w:tr w:rsidR="00F324A3" w:rsidRPr="00F324A3" w14:paraId="7F5B5F67" w14:textId="77777777" w:rsidTr="00F324A3">
        <w:trPr>
          <w:trHeight w:val="720"/>
        </w:trPr>
        <w:tc>
          <w:tcPr>
            <w:tcW w:w="4315" w:type="dxa"/>
            <w:hideMark/>
          </w:tcPr>
          <w:p w14:paraId="1E9A1629" w14:textId="77777777" w:rsidR="00F324A3" w:rsidRPr="00F324A3" w:rsidRDefault="00F324A3" w:rsidP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Rehabilitation for KUC Makin Church, Makin</w:t>
            </w:r>
          </w:p>
        </w:tc>
        <w:tc>
          <w:tcPr>
            <w:tcW w:w="810" w:type="dxa"/>
            <w:noWrap/>
            <w:hideMark/>
          </w:tcPr>
          <w:p w14:paraId="1850DF5D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7195BCA9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1873A359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274E3BDD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7B306A54" w14:textId="77777777" w:rsidTr="00F324A3">
        <w:trPr>
          <w:trHeight w:val="600"/>
        </w:trPr>
        <w:tc>
          <w:tcPr>
            <w:tcW w:w="4315" w:type="dxa"/>
            <w:noWrap/>
            <w:hideMark/>
          </w:tcPr>
          <w:p w14:paraId="6F67F59D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Description</w:t>
            </w:r>
          </w:p>
        </w:tc>
        <w:tc>
          <w:tcPr>
            <w:tcW w:w="810" w:type="dxa"/>
            <w:noWrap/>
            <w:hideMark/>
          </w:tcPr>
          <w:p w14:paraId="02468A57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Unit</w:t>
            </w:r>
          </w:p>
        </w:tc>
        <w:tc>
          <w:tcPr>
            <w:tcW w:w="810" w:type="dxa"/>
            <w:noWrap/>
            <w:hideMark/>
          </w:tcPr>
          <w:p w14:paraId="6735DA49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Qty</w:t>
            </w:r>
          </w:p>
        </w:tc>
        <w:tc>
          <w:tcPr>
            <w:tcW w:w="1350" w:type="dxa"/>
            <w:hideMark/>
          </w:tcPr>
          <w:p w14:paraId="18040295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Price Quotation</w:t>
            </w:r>
          </w:p>
        </w:tc>
        <w:tc>
          <w:tcPr>
            <w:tcW w:w="1890" w:type="dxa"/>
            <w:hideMark/>
          </w:tcPr>
          <w:p w14:paraId="6CE3D35C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T/Price Quotation</w:t>
            </w:r>
          </w:p>
        </w:tc>
      </w:tr>
      <w:tr w:rsidR="00F324A3" w:rsidRPr="00F324A3" w14:paraId="7E68152B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0B6C06BD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 xml:space="preserve">CONCRETE WORK </w:t>
            </w:r>
          </w:p>
        </w:tc>
        <w:tc>
          <w:tcPr>
            <w:tcW w:w="810" w:type="dxa"/>
            <w:noWrap/>
            <w:hideMark/>
          </w:tcPr>
          <w:p w14:paraId="4A4B3BA1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433B6774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hideMark/>
          </w:tcPr>
          <w:p w14:paraId="58FCB06B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hideMark/>
          </w:tcPr>
          <w:p w14:paraId="7108EC8F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5423155C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7A01101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40 kg Portland Cement </w:t>
            </w:r>
          </w:p>
        </w:tc>
        <w:tc>
          <w:tcPr>
            <w:tcW w:w="810" w:type="dxa"/>
            <w:noWrap/>
            <w:hideMark/>
          </w:tcPr>
          <w:p w14:paraId="15D47F0F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bags</w:t>
            </w:r>
          </w:p>
        </w:tc>
        <w:tc>
          <w:tcPr>
            <w:tcW w:w="810" w:type="dxa"/>
            <w:noWrap/>
            <w:hideMark/>
          </w:tcPr>
          <w:p w14:paraId="141B176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200</w:t>
            </w:r>
          </w:p>
        </w:tc>
        <w:tc>
          <w:tcPr>
            <w:tcW w:w="1350" w:type="dxa"/>
            <w:noWrap/>
            <w:hideMark/>
          </w:tcPr>
          <w:p w14:paraId="6E5E742E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89C02C5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48C7B11" w14:textId="77777777" w:rsidTr="00F324A3">
        <w:trPr>
          <w:trHeight w:val="900"/>
        </w:trPr>
        <w:tc>
          <w:tcPr>
            <w:tcW w:w="4315" w:type="dxa"/>
            <w:hideMark/>
          </w:tcPr>
          <w:p w14:paraId="60F7436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Polythene damp proof membrane (60m x 2m wide) 0.2mm thick</w:t>
            </w:r>
          </w:p>
        </w:tc>
        <w:tc>
          <w:tcPr>
            <w:tcW w:w="810" w:type="dxa"/>
            <w:noWrap/>
            <w:hideMark/>
          </w:tcPr>
          <w:p w14:paraId="08E2F17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roll</w:t>
            </w:r>
          </w:p>
        </w:tc>
        <w:tc>
          <w:tcPr>
            <w:tcW w:w="810" w:type="dxa"/>
            <w:noWrap/>
            <w:hideMark/>
          </w:tcPr>
          <w:p w14:paraId="05550FB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10</w:t>
            </w:r>
          </w:p>
        </w:tc>
        <w:tc>
          <w:tcPr>
            <w:tcW w:w="1350" w:type="dxa"/>
            <w:noWrap/>
            <w:hideMark/>
          </w:tcPr>
          <w:p w14:paraId="2B4776AE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FA0BD5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C7B7E73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1C59E12B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Tie wire </w:t>
            </w:r>
          </w:p>
        </w:tc>
        <w:tc>
          <w:tcPr>
            <w:tcW w:w="810" w:type="dxa"/>
            <w:noWrap/>
            <w:hideMark/>
          </w:tcPr>
          <w:p w14:paraId="3F1FE59E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no</w:t>
            </w:r>
          </w:p>
        </w:tc>
        <w:tc>
          <w:tcPr>
            <w:tcW w:w="810" w:type="dxa"/>
            <w:noWrap/>
            <w:hideMark/>
          </w:tcPr>
          <w:p w14:paraId="45B8C4A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50</w:t>
            </w:r>
          </w:p>
        </w:tc>
        <w:tc>
          <w:tcPr>
            <w:tcW w:w="1350" w:type="dxa"/>
            <w:noWrap/>
            <w:hideMark/>
          </w:tcPr>
          <w:p w14:paraId="5C5DF85D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1C0DE79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49A1961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08AEEAC1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FORMWORK</w:t>
            </w:r>
          </w:p>
        </w:tc>
        <w:tc>
          <w:tcPr>
            <w:tcW w:w="810" w:type="dxa"/>
            <w:noWrap/>
            <w:hideMark/>
          </w:tcPr>
          <w:p w14:paraId="3970B3F2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33B42FD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229C3EA6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5F1C1D3A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3C041547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36CC79E0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Formply</w:t>
            </w:r>
            <w:proofErr w:type="spellEnd"/>
            <w:r w:rsidRPr="00F324A3">
              <w:rPr>
                <w:i/>
                <w:iCs/>
              </w:rPr>
              <w:t xml:space="preserve"> 3/4" thick</w:t>
            </w:r>
          </w:p>
        </w:tc>
        <w:tc>
          <w:tcPr>
            <w:tcW w:w="810" w:type="dxa"/>
            <w:noWrap/>
            <w:hideMark/>
          </w:tcPr>
          <w:p w14:paraId="5D6C65D5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sht</w:t>
            </w:r>
            <w:proofErr w:type="spellEnd"/>
          </w:p>
        </w:tc>
        <w:tc>
          <w:tcPr>
            <w:tcW w:w="810" w:type="dxa"/>
            <w:noWrap/>
            <w:hideMark/>
          </w:tcPr>
          <w:p w14:paraId="228B85F4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5D9EB8DB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2D2693E2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7B1E09DA" w14:textId="77777777" w:rsidTr="00F324A3">
        <w:trPr>
          <w:trHeight w:val="600"/>
        </w:trPr>
        <w:tc>
          <w:tcPr>
            <w:tcW w:w="4315" w:type="dxa"/>
            <w:hideMark/>
          </w:tcPr>
          <w:p w14:paraId="03B105E9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100x50mm timber pine in 6m long</w:t>
            </w:r>
          </w:p>
        </w:tc>
        <w:tc>
          <w:tcPr>
            <w:tcW w:w="810" w:type="dxa"/>
            <w:noWrap/>
            <w:hideMark/>
          </w:tcPr>
          <w:p w14:paraId="393C6934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5D9CB426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5FB801DA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12BDF30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517AB6F" w14:textId="77777777" w:rsidTr="00F324A3">
        <w:trPr>
          <w:trHeight w:val="300"/>
        </w:trPr>
        <w:tc>
          <w:tcPr>
            <w:tcW w:w="4315" w:type="dxa"/>
            <w:hideMark/>
          </w:tcPr>
          <w:p w14:paraId="4A6CF318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50x50mm timber pine in 6m long</w:t>
            </w:r>
          </w:p>
        </w:tc>
        <w:tc>
          <w:tcPr>
            <w:tcW w:w="810" w:type="dxa"/>
            <w:noWrap/>
            <w:hideMark/>
          </w:tcPr>
          <w:p w14:paraId="50B6C625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0EDC5EE6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37314EC9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9A83574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1B8CF6D" w14:textId="77777777" w:rsidTr="00F324A3">
        <w:trPr>
          <w:trHeight w:val="600"/>
        </w:trPr>
        <w:tc>
          <w:tcPr>
            <w:tcW w:w="4315" w:type="dxa"/>
            <w:hideMark/>
          </w:tcPr>
          <w:p w14:paraId="3818AAC0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BAR REINFORCEMENT (AS/NZS4671)</w:t>
            </w:r>
          </w:p>
        </w:tc>
        <w:tc>
          <w:tcPr>
            <w:tcW w:w="810" w:type="dxa"/>
            <w:noWrap/>
            <w:hideMark/>
          </w:tcPr>
          <w:p w14:paraId="255B510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3B406C1C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31803D99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1FC7DEBE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7814D069" w14:textId="77777777" w:rsidTr="00F324A3">
        <w:trPr>
          <w:trHeight w:val="600"/>
        </w:trPr>
        <w:tc>
          <w:tcPr>
            <w:tcW w:w="4315" w:type="dxa"/>
            <w:hideMark/>
          </w:tcPr>
          <w:p w14:paraId="39FA6F7A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D20mm </w:t>
            </w:r>
            <w:proofErr w:type="spellStart"/>
            <w:r w:rsidRPr="00F324A3">
              <w:rPr>
                <w:i/>
                <w:iCs/>
              </w:rPr>
              <w:t>dia</w:t>
            </w:r>
            <w:proofErr w:type="spellEnd"/>
            <w:r w:rsidRPr="00F324A3">
              <w:rPr>
                <w:i/>
                <w:iCs/>
              </w:rPr>
              <w:t xml:space="preserve"> reinforcing steel (6m length)</w:t>
            </w:r>
          </w:p>
        </w:tc>
        <w:tc>
          <w:tcPr>
            <w:tcW w:w="810" w:type="dxa"/>
            <w:noWrap/>
            <w:hideMark/>
          </w:tcPr>
          <w:p w14:paraId="57935DD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4B847FC9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35272B12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AAC1E57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6EEDA10" w14:textId="77777777" w:rsidTr="00F324A3">
        <w:trPr>
          <w:trHeight w:val="600"/>
        </w:trPr>
        <w:tc>
          <w:tcPr>
            <w:tcW w:w="4315" w:type="dxa"/>
            <w:hideMark/>
          </w:tcPr>
          <w:p w14:paraId="518C400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D16mm </w:t>
            </w:r>
            <w:proofErr w:type="spellStart"/>
            <w:r w:rsidRPr="00F324A3">
              <w:rPr>
                <w:i/>
                <w:iCs/>
              </w:rPr>
              <w:t>dia</w:t>
            </w:r>
            <w:proofErr w:type="spellEnd"/>
            <w:r w:rsidRPr="00F324A3">
              <w:rPr>
                <w:i/>
                <w:iCs/>
              </w:rPr>
              <w:t xml:space="preserve"> reinforcing steel (6m length)</w:t>
            </w:r>
          </w:p>
        </w:tc>
        <w:tc>
          <w:tcPr>
            <w:tcW w:w="810" w:type="dxa"/>
            <w:noWrap/>
            <w:hideMark/>
          </w:tcPr>
          <w:p w14:paraId="0C82594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7FA83D8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40</w:t>
            </w:r>
          </w:p>
        </w:tc>
        <w:tc>
          <w:tcPr>
            <w:tcW w:w="1350" w:type="dxa"/>
            <w:noWrap/>
            <w:hideMark/>
          </w:tcPr>
          <w:p w14:paraId="744E49F9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A78CA1E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3155D82C" w14:textId="77777777" w:rsidTr="00F324A3">
        <w:trPr>
          <w:trHeight w:val="600"/>
        </w:trPr>
        <w:tc>
          <w:tcPr>
            <w:tcW w:w="4315" w:type="dxa"/>
            <w:hideMark/>
          </w:tcPr>
          <w:p w14:paraId="1430405A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D12mm </w:t>
            </w:r>
            <w:proofErr w:type="spellStart"/>
            <w:r w:rsidRPr="00F324A3">
              <w:rPr>
                <w:i/>
                <w:iCs/>
              </w:rPr>
              <w:t>dia</w:t>
            </w:r>
            <w:proofErr w:type="spellEnd"/>
            <w:r w:rsidRPr="00F324A3">
              <w:rPr>
                <w:i/>
                <w:iCs/>
              </w:rPr>
              <w:t xml:space="preserve"> reinforcing steel (6m length)</w:t>
            </w:r>
          </w:p>
        </w:tc>
        <w:tc>
          <w:tcPr>
            <w:tcW w:w="810" w:type="dxa"/>
            <w:noWrap/>
            <w:hideMark/>
          </w:tcPr>
          <w:p w14:paraId="1A217A7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1162E7F1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40</w:t>
            </w:r>
          </w:p>
        </w:tc>
        <w:tc>
          <w:tcPr>
            <w:tcW w:w="1350" w:type="dxa"/>
            <w:noWrap/>
            <w:hideMark/>
          </w:tcPr>
          <w:p w14:paraId="1A68C672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091B83D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A6EB2CC" w14:textId="77777777" w:rsidTr="00F324A3">
        <w:trPr>
          <w:trHeight w:val="600"/>
        </w:trPr>
        <w:tc>
          <w:tcPr>
            <w:tcW w:w="4315" w:type="dxa"/>
            <w:hideMark/>
          </w:tcPr>
          <w:p w14:paraId="4552EBEC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D10mm </w:t>
            </w:r>
            <w:proofErr w:type="spellStart"/>
            <w:r w:rsidRPr="00F324A3">
              <w:rPr>
                <w:i/>
                <w:iCs/>
              </w:rPr>
              <w:t>dia</w:t>
            </w:r>
            <w:proofErr w:type="spellEnd"/>
            <w:r w:rsidRPr="00F324A3">
              <w:rPr>
                <w:i/>
                <w:iCs/>
              </w:rPr>
              <w:t xml:space="preserve"> reinforcing steel (6m length)</w:t>
            </w:r>
          </w:p>
        </w:tc>
        <w:tc>
          <w:tcPr>
            <w:tcW w:w="810" w:type="dxa"/>
            <w:noWrap/>
            <w:hideMark/>
          </w:tcPr>
          <w:p w14:paraId="193191B5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1DAF7F7C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60</w:t>
            </w:r>
          </w:p>
        </w:tc>
        <w:tc>
          <w:tcPr>
            <w:tcW w:w="1350" w:type="dxa"/>
            <w:noWrap/>
            <w:hideMark/>
          </w:tcPr>
          <w:p w14:paraId="70BA6A65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A90A74B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73AC863" w14:textId="77777777" w:rsidTr="00F324A3">
        <w:trPr>
          <w:trHeight w:val="600"/>
        </w:trPr>
        <w:tc>
          <w:tcPr>
            <w:tcW w:w="4315" w:type="dxa"/>
            <w:hideMark/>
          </w:tcPr>
          <w:p w14:paraId="63CE320B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R10mm </w:t>
            </w:r>
            <w:proofErr w:type="spellStart"/>
            <w:r w:rsidRPr="00F324A3">
              <w:rPr>
                <w:i/>
                <w:iCs/>
              </w:rPr>
              <w:t>dia</w:t>
            </w:r>
            <w:proofErr w:type="spellEnd"/>
            <w:r w:rsidRPr="00F324A3">
              <w:rPr>
                <w:i/>
                <w:iCs/>
              </w:rPr>
              <w:t xml:space="preserve"> reinforcing steel (6m length)</w:t>
            </w:r>
          </w:p>
        </w:tc>
        <w:tc>
          <w:tcPr>
            <w:tcW w:w="810" w:type="dxa"/>
            <w:noWrap/>
            <w:hideMark/>
          </w:tcPr>
          <w:p w14:paraId="7862CC73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014A4CA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60</w:t>
            </w:r>
          </w:p>
        </w:tc>
        <w:tc>
          <w:tcPr>
            <w:tcW w:w="1350" w:type="dxa"/>
            <w:noWrap/>
            <w:hideMark/>
          </w:tcPr>
          <w:p w14:paraId="1A6BFD63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BE47A7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65300F9C" w14:textId="77777777" w:rsidTr="00F324A3">
        <w:trPr>
          <w:trHeight w:val="1035"/>
        </w:trPr>
        <w:tc>
          <w:tcPr>
            <w:tcW w:w="4315" w:type="dxa"/>
            <w:hideMark/>
          </w:tcPr>
          <w:p w14:paraId="3526531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lastRenderedPageBreak/>
              <w:t>Reinforcing mesh SL102 size:4.8mx2.4m wide (200x200x10) Grade 300 ("D")</w:t>
            </w:r>
          </w:p>
        </w:tc>
        <w:tc>
          <w:tcPr>
            <w:tcW w:w="810" w:type="dxa"/>
            <w:noWrap/>
            <w:hideMark/>
          </w:tcPr>
          <w:p w14:paraId="1A4E33A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sht</w:t>
            </w:r>
            <w:proofErr w:type="spellEnd"/>
          </w:p>
        </w:tc>
        <w:tc>
          <w:tcPr>
            <w:tcW w:w="810" w:type="dxa"/>
            <w:noWrap/>
            <w:hideMark/>
          </w:tcPr>
          <w:p w14:paraId="45208481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0B8825DA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0120DFA3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2C1ED0A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7FD3B1A1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 xml:space="preserve">BLOCKWORK </w:t>
            </w:r>
          </w:p>
        </w:tc>
        <w:tc>
          <w:tcPr>
            <w:tcW w:w="810" w:type="dxa"/>
            <w:noWrap/>
            <w:hideMark/>
          </w:tcPr>
          <w:p w14:paraId="7752709C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30B70C14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79573B65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228E939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6062A03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74AF6DE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200mm thick block</w:t>
            </w:r>
          </w:p>
        </w:tc>
        <w:tc>
          <w:tcPr>
            <w:tcW w:w="810" w:type="dxa"/>
            <w:noWrap/>
            <w:hideMark/>
          </w:tcPr>
          <w:p w14:paraId="09180585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no</w:t>
            </w:r>
          </w:p>
        </w:tc>
        <w:tc>
          <w:tcPr>
            <w:tcW w:w="810" w:type="dxa"/>
            <w:noWrap/>
            <w:hideMark/>
          </w:tcPr>
          <w:p w14:paraId="7998879E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2250</w:t>
            </w:r>
          </w:p>
        </w:tc>
        <w:tc>
          <w:tcPr>
            <w:tcW w:w="1350" w:type="dxa"/>
            <w:noWrap/>
            <w:hideMark/>
          </w:tcPr>
          <w:p w14:paraId="6B97C377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8328ADE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3AE72E6A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358673E1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200mm corner blocks</w:t>
            </w:r>
          </w:p>
        </w:tc>
        <w:tc>
          <w:tcPr>
            <w:tcW w:w="810" w:type="dxa"/>
            <w:noWrap/>
            <w:hideMark/>
          </w:tcPr>
          <w:p w14:paraId="021860D3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no</w:t>
            </w:r>
          </w:p>
        </w:tc>
        <w:tc>
          <w:tcPr>
            <w:tcW w:w="810" w:type="dxa"/>
            <w:noWrap/>
            <w:hideMark/>
          </w:tcPr>
          <w:p w14:paraId="7C472935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810</w:t>
            </w:r>
          </w:p>
        </w:tc>
        <w:tc>
          <w:tcPr>
            <w:tcW w:w="1350" w:type="dxa"/>
            <w:noWrap/>
            <w:hideMark/>
          </w:tcPr>
          <w:p w14:paraId="5104DD0D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2A123CC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2B72381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51EC6229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200 DPC membrane @ 25m/roll</w:t>
            </w:r>
          </w:p>
        </w:tc>
        <w:tc>
          <w:tcPr>
            <w:tcW w:w="810" w:type="dxa"/>
            <w:noWrap/>
            <w:hideMark/>
          </w:tcPr>
          <w:p w14:paraId="747EADEF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roll</w:t>
            </w:r>
          </w:p>
        </w:tc>
        <w:tc>
          <w:tcPr>
            <w:tcW w:w="810" w:type="dxa"/>
            <w:noWrap/>
            <w:hideMark/>
          </w:tcPr>
          <w:p w14:paraId="3AE3B15F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18</w:t>
            </w:r>
          </w:p>
        </w:tc>
        <w:tc>
          <w:tcPr>
            <w:tcW w:w="1350" w:type="dxa"/>
            <w:noWrap/>
            <w:hideMark/>
          </w:tcPr>
          <w:p w14:paraId="4C18539E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5C4CA08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5CEDCBB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46D9B1C7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Metal Work</w:t>
            </w:r>
          </w:p>
        </w:tc>
        <w:tc>
          <w:tcPr>
            <w:tcW w:w="810" w:type="dxa"/>
            <w:noWrap/>
            <w:hideMark/>
          </w:tcPr>
          <w:p w14:paraId="2885F5B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362F3BFA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4D1CB3E5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12E3C5E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69DF773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2BF6D211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100mm x 12mm </w:t>
            </w:r>
            <w:proofErr w:type="spellStart"/>
            <w:r w:rsidRPr="00F324A3">
              <w:rPr>
                <w:i/>
                <w:iCs/>
              </w:rPr>
              <w:t>dia</w:t>
            </w:r>
            <w:proofErr w:type="spellEnd"/>
            <w:r w:rsidRPr="00F324A3">
              <w:rPr>
                <w:i/>
                <w:iCs/>
              </w:rPr>
              <w:t xml:space="preserve"> </w:t>
            </w:r>
            <w:proofErr w:type="spellStart"/>
            <w:r w:rsidRPr="00F324A3">
              <w:rPr>
                <w:i/>
                <w:iCs/>
              </w:rPr>
              <w:t>dynabolt</w:t>
            </w:r>
            <w:proofErr w:type="spellEnd"/>
          </w:p>
        </w:tc>
        <w:tc>
          <w:tcPr>
            <w:tcW w:w="810" w:type="dxa"/>
            <w:noWrap/>
            <w:hideMark/>
          </w:tcPr>
          <w:p w14:paraId="36E5B1B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no</w:t>
            </w:r>
          </w:p>
        </w:tc>
        <w:tc>
          <w:tcPr>
            <w:tcW w:w="810" w:type="dxa"/>
            <w:noWrap/>
            <w:hideMark/>
          </w:tcPr>
          <w:p w14:paraId="24E07827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526E3780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9540057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AE9479E" w14:textId="77777777" w:rsidTr="00F324A3">
        <w:trPr>
          <w:trHeight w:val="900"/>
        </w:trPr>
        <w:tc>
          <w:tcPr>
            <w:tcW w:w="4315" w:type="dxa"/>
            <w:hideMark/>
          </w:tcPr>
          <w:p w14:paraId="052ADB8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100 x 100mm SHS column Grade 30 complete with L-shaped bracket</w:t>
            </w:r>
          </w:p>
        </w:tc>
        <w:tc>
          <w:tcPr>
            <w:tcW w:w="810" w:type="dxa"/>
            <w:noWrap/>
            <w:hideMark/>
          </w:tcPr>
          <w:p w14:paraId="5835BC3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no</w:t>
            </w:r>
          </w:p>
        </w:tc>
        <w:tc>
          <w:tcPr>
            <w:tcW w:w="810" w:type="dxa"/>
            <w:noWrap/>
            <w:hideMark/>
          </w:tcPr>
          <w:p w14:paraId="208162F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4</w:t>
            </w:r>
          </w:p>
        </w:tc>
        <w:tc>
          <w:tcPr>
            <w:tcW w:w="1350" w:type="dxa"/>
            <w:noWrap/>
            <w:hideMark/>
          </w:tcPr>
          <w:p w14:paraId="1EBE7C4B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0CB30591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3DEE54EA" w14:textId="77777777" w:rsidTr="00F324A3">
        <w:trPr>
          <w:trHeight w:val="600"/>
        </w:trPr>
        <w:tc>
          <w:tcPr>
            <w:tcW w:w="4315" w:type="dxa"/>
            <w:hideMark/>
          </w:tcPr>
          <w:p w14:paraId="726D5E39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Galvinise</w:t>
            </w:r>
            <w:proofErr w:type="spellEnd"/>
            <w:r w:rsidRPr="00F324A3">
              <w:rPr>
                <w:i/>
                <w:iCs/>
              </w:rPr>
              <w:t xml:space="preserve"> Sheet diagonal roof bracing</w:t>
            </w:r>
          </w:p>
        </w:tc>
        <w:tc>
          <w:tcPr>
            <w:tcW w:w="810" w:type="dxa"/>
            <w:noWrap/>
            <w:hideMark/>
          </w:tcPr>
          <w:p w14:paraId="68C4AB23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m</w:t>
            </w:r>
          </w:p>
        </w:tc>
        <w:tc>
          <w:tcPr>
            <w:tcW w:w="810" w:type="dxa"/>
            <w:noWrap/>
            <w:hideMark/>
          </w:tcPr>
          <w:p w14:paraId="5BE6566C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100</w:t>
            </w:r>
          </w:p>
        </w:tc>
        <w:tc>
          <w:tcPr>
            <w:tcW w:w="1350" w:type="dxa"/>
            <w:noWrap/>
            <w:hideMark/>
          </w:tcPr>
          <w:p w14:paraId="2E8E5EFA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26DE6C52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2673794A" w14:textId="77777777" w:rsidTr="00F324A3">
        <w:trPr>
          <w:trHeight w:val="1200"/>
        </w:trPr>
        <w:tc>
          <w:tcPr>
            <w:tcW w:w="4315" w:type="dxa"/>
            <w:hideMark/>
          </w:tcPr>
          <w:p w14:paraId="7B3C67A7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STRUCTURAL TIMBER (TREATED PINE TIMBER (all timber to be F11 grade seasoned pine, hazard class H3</w:t>
            </w:r>
          </w:p>
        </w:tc>
        <w:tc>
          <w:tcPr>
            <w:tcW w:w="810" w:type="dxa"/>
            <w:noWrap/>
            <w:hideMark/>
          </w:tcPr>
          <w:p w14:paraId="576158E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4C9D14E6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41379A1D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0D202D38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2067E36" w14:textId="77777777" w:rsidTr="00F324A3">
        <w:trPr>
          <w:trHeight w:val="600"/>
        </w:trPr>
        <w:tc>
          <w:tcPr>
            <w:tcW w:w="4315" w:type="dxa"/>
            <w:hideMark/>
          </w:tcPr>
          <w:p w14:paraId="3700CB59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Dakua</w:t>
            </w:r>
            <w:proofErr w:type="spellEnd"/>
            <w:r w:rsidRPr="00F324A3">
              <w:rPr>
                <w:i/>
                <w:iCs/>
              </w:rPr>
              <w:t xml:space="preserve"> 200x50mm window &amp; Door frame</w:t>
            </w:r>
          </w:p>
        </w:tc>
        <w:tc>
          <w:tcPr>
            <w:tcW w:w="810" w:type="dxa"/>
            <w:noWrap/>
            <w:hideMark/>
          </w:tcPr>
          <w:p w14:paraId="3485E967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1057E69E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15</w:t>
            </w:r>
          </w:p>
        </w:tc>
        <w:tc>
          <w:tcPr>
            <w:tcW w:w="1350" w:type="dxa"/>
            <w:noWrap/>
            <w:hideMark/>
          </w:tcPr>
          <w:p w14:paraId="1736F8D8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2F527D9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6586472" w14:textId="77777777" w:rsidTr="00F324A3">
        <w:trPr>
          <w:trHeight w:val="600"/>
        </w:trPr>
        <w:tc>
          <w:tcPr>
            <w:tcW w:w="4315" w:type="dxa"/>
            <w:hideMark/>
          </w:tcPr>
          <w:p w14:paraId="4E2490F1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Dakua</w:t>
            </w:r>
            <w:proofErr w:type="spellEnd"/>
            <w:r w:rsidRPr="00F324A3">
              <w:rPr>
                <w:i/>
                <w:iCs/>
              </w:rPr>
              <w:t xml:space="preserve"> 100x100mm window &amp; Door frame</w:t>
            </w:r>
          </w:p>
        </w:tc>
        <w:tc>
          <w:tcPr>
            <w:tcW w:w="810" w:type="dxa"/>
            <w:noWrap/>
            <w:hideMark/>
          </w:tcPr>
          <w:p w14:paraId="6BD957A6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0C0473F1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15</w:t>
            </w:r>
          </w:p>
        </w:tc>
        <w:tc>
          <w:tcPr>
            <w:tcW w:w="1350" w:type="dxa"/>
            <w:noWrap/>
            <w:hideMark/>
          </w:tcPr>
          <w:p w14:paraId="21E0A91D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2C478BB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22BBF2BC" w14:textId="77777777" w:rsidTr="00F324A3">
        <w:trPr>
          <w:trHeight w:val="600"/>
        </w:trPr>
        <w:tc>
          <w:tcPr>
            <w:tcW w:w="4315" w:type="dxa"/>
            <w:hideMark/>
          </w:tcPr>
          <w:p w14:paraId="081219F9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Dakua</w:t>
            </w:r>
            <w:proofErr w:type="spellEnd"/>
            <w:r w:rsidRPr="00F324A3">
              <w:rPr>
                <w:i/>
                <w:iCs/>
              </w:rPr>
              <w:t xml:space="preserve"> 250x50mm window &amp; Door frame</w:t>
            </w:r>
          </w:p>
        </w:tc>
        <w:tc>
          <w:tcPr>
            <w:tcW w:w="810" w:type="dxa"/>
            <w:noWrap/>
            <w:hideMark/>
          </w:tcPr>
          <w:p w14:paraId="397B0D8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40C36E27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15</w:t>
            </w:r>
          </w:p>
        </w:tc>
        <w:tc>
          <w:tcPr>
            <w:tcW w:w="1350" w:type="dxa"/>
            <w:noWrap/>
            <w:hideMark/>
          </w:tcPr>
          <w:p w14:paraId="2465B426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CBCD172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719CCBD6" w14:textId="77777777" w:rsidTr="00F324A3">
        <w:trPr>
          <w:trHeight w:val="600"/>
        </w:trPr>
        <w:tc>
          <w:tcPr>
            <w:tcW w:w="4315" w:type="dxa"/>
            <w:hideMark/>
          </w:tcPr>
          <w:p w14:paraId="1F5BD491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Dakua</w:t>
            </w:r>
            <w:proofErr w:type="spellEnd"/>
            <w:r w:rsidRPr="00F324A3">
              <w:rPr>
                <w:i/>
                <w:iCs/>
              </w:rPr>
              <w:t xml:space="preserve"> 300x40mm window &amp; Door frame</w:t>
            </w:r>
          </w:p>
        </w:tc>
        <w:tc>
          <w:tcPr>
            <w:tcW w:w="810" w:type="dxa"/>
            <w:noWrap/>
            <w:hideMark/>
          </w:tcPr>
          <w:p w14:paraId="20F66FF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2932B79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15</w:t>
            </w:r>
          </w:p>
        </w:tc>
        <w:tc>
          <w:tcPr>
            <w:tcW w:w="1350" w:type="dxa"/>
            <w:noWrap/>
            <w:hideMark/>
          </w:tcPr>
          <w:p w14:paraId="19B9F9AB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0EABD87C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E0DC3E6" w14:textId="77777777" w:rsidTr="00F324A3">
        <w:trPr>
          <w:trHeight w:val="600"/>
        </w:trPr>
        <w:tc>
          <w:tcPr>
            <w:tcW w:w="4315" w:type="dxa"/>
            <w:hideMark/>
          </w:tcPr>
          <w:p w14:paraId="2744B2D3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Dakua</w:t>
            </w:r>
            <w:proofErr w:type="spellEnd"/>
            <w:r w:rsidRPr="00F324A3">
              <w:rPr>
                <w:i/>
                <w:iCs/>
              </w:rPr>
              <w:t xml:space="preserve"> 200x25mm window &amp; Door frame</w:t>
            </w:r>
          </w:p>
        </w:tc>
        <w:tc>
          <w:tcPr>
            <w:tcW w:w="810" w:type="dxa"/>
            <w:noWrap/>
            <w:hideMark/>
          </w:tcPr>
          <w:p w14:paraId="118D19A7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6D1DDCB4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15</w:t>
            </w:r>
          </w:p>
        </w:tc>
        <w:tc>
          <w:tcPr>
            <w:tcW w:w="1350" w:type="dxa"/>
            <w:noWrap/>
            <w:hideMark/>
          </w:tcPr>
          <w:p w14:paraId="2DA8D8B5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18E603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D78B0B7" w14:textId="77777777" w:rsidTr="00F324A3">
        <w:trPr>
          <w:trHeight w:val="600"/>
        </w:trPr>
        <w:tc>
          <w:tcPr>
            <w:tcW w:w="4315" w:type="dxa"/>
            <w:hideMark/>
          </w:tcPr>
          <w:p w14:paraId="4120FE95" w14:textId="77777777" w:rsidR="00F324A3" w:rsidRPr="00F324A3" w:rsidRDefault="00F324A3">
            <w:pPr>
              <w:rPr>
                <w:i/>
                <w:iCs/>
              </w:rPr>
            </w:pPr>
            <w:proofErr w:type="spellStart"/>
            <w:r w:rsidRPr="00F324A3">
              <w:rPr>
                <w:i/>
                <w:iCs/>
              </w:rPr>
              <w:t>Dakua</w:t>
            </w:r>
            <w:proofErr w:type="spellEnd"/>
            <w:r w:rsidRPr="00F324A3">
              <w:rPr>
                <w:i/>
                <w:iCs/>
              </w:rPr>
              <w:t xml:space="preserve"> 100x50mm window &amp; Door frame stairs handrail &amp; </w:t>
            </w:r>
            <w:proofErr w:type="spellStart"/>
            <w:r w:rsidRPr="00F324A3">
              <w:rPr>
                <w:i/>
                <w:iCs/>
              </w:rPr>
              <w:t>balustrait</w:t>
            </w:r>
            <w:proofErr w:type="spellEnd"/>
          </w:p>
        </w:tc>
        <w:tc>
          <w:tcPr>
            <w:tcW w:w="810" w:type="dxa"/>
            <w:noWrap/>
            <w:hideMark/>
          </w:tcPr>
          <w:p w14:paraId="29D38487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3290063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15</w:t>
            </w:r>
          </w:p>
        </w:tc>
        <w:tc>
          <w:tcPr>
            <w:tcW w:w="1350" w:type="dxa"/>
            <w:noWrap/>
            <w:hideMark/>
          </w:tcPr>
          <w:p w14:paraId="5A4A1C6E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8317C41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360619EA" w14:textId="77777777" w:rsidTr="00F324A3">
        <w:trPr>
          <w:trHeight w:val="600"/>
        </w:trPr>
        <w:tc>
          <w:tcPr>
            <w:tcW w:w="4315" w:type="dxa"/>
            <w:hideMark/>
          </w:tcPr>
          <w:p w14:paraId="2A2033EC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Radiata pine 300x50mm in 6m long to be dressed </w:t>
            </w:r>
            <w:proofErr w:type="spellStart"/>
            <w:r w:rsidRPr="00F324A3">
              <w:rPr>
                <w:i/>
                <w:iCs/>
              </w:rPr>
              <w:t>subfoor</w:t>
            </w:r>
            <w:proofErr w:type="spellEnd"/>
            <w:r w:rsidRPr="00F324A3">
              <w:rPr>
                <w:i/>
                <w:iCs/>
              </w:rPr>
              <w:t xml:space="preserve"> joist</w:t>
            </w:r>
          </w:p>
        </w:tc>
        <w:tc>
          <w:tcPr>
            <w:tcW w:w="810" w:type="dxa"/>
            <w:noWrap/>
            <w:hideMark/>
          </w:tcPr>
          <w:p w14:paraId="3074BD9A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099A80C2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12</w:t>
            </w:r>
          </w:p>
        </w:tc>
        <w:tc>
          <w:tcPr>
            <w:tcW w:w="1350" w:type="dxa"/>
            <w:noWrap/>
            <w:hideMark/>
          </w:tcPr>
          <w:p w14:paraId="074A54B8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9A0B9D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C17790D" w14:textId="77777777" w:rsidTr="00F324A3">
        <w:trPr>
          <w:trHeight w:val="600"/>
        </w:trPr>
        <w:tc>
          <w:tcPr>
            <w:tcW w:w="4315" w:type="dxa"/>
            <w:hideMark/>
          </w:tcPr>
          <w:p w14:paraId="231CF150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250x100mm in 6m long to be dressed beam</w:t>
            </w:r>
          </w:p>
        </w:tc>
        <w:tc>
          <w:tcPr>
            <w:tcW w:w="810" w:type="dxa"/>
            <w:noWrap/>
            <w:hideMark/>
          </w:tcPr>
          <w:p w14:paraId="2862529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5F076476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</w:t>
            </w:r>
          </w:p>
        </w:tc>
        <w:tc>
          <w:tcPr>
            <w:tcW w:w="1350" w:type="dxa"/>
            <w:noWrap/>
            <w:hideMark/>
          </w:tcPr>
          <w:p w14:paraId="39A5FB81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2FAE484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2EBA30E" w14:textId="77777777" w:rsidTr="00F324A3">
        <w:trPr>
          <w:trHeight w:val="600"/>
        </w:trPr>
        <w:tc>
          <w:tcPr>
            <w:tcW w:w="4315" w:type="dxa"/>
            <w:hideMark/>
          </w:tcPr>
          <w:p w14:paraId="3B8BB679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lastRenderedPageBreak/>
              <w:t xml:space="preserve">Radiata pine 200x25mm in 6m long barge &amp; fascia </w:t>
            </w:r>
          </w:p>
        </w:tc>
        <w:tc>
          <w:tcPr>
            <w:tcW w:w="810" w:type="dxa"/>
            <w:noWrap/>
            <w:hideMark/>
          </w:tcPr>
          <w:p w14:paraId="79E4161F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3E319F1E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10</w:t>
            </w:r>
          </w:p>
        </w:tc>
        <w:tc>
          <w:tcPr>
            <w:tcW w:w="1350" w:type="dxa"/>
            <w:noWrap/>
            <w:hideMark/>
          </w:tcPr>
          <w:p w14:paraId="10B2257B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1D54A28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1C576002" w14:textId="77777777" w:rsidTr="00F324A3">
        <w:trPr>
          <w:trHeight w:val="600"/>
        </w:trPr>
        <w:tc>
          <w:tcPr>
            <w:tcW w:w="4315" w:type="dxa"/>
            <w:hideMark/>
          </w:tcPr>
          <w:p w14:paraId="34DB28A7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150x75mm in 6m long Dressed truss</w:t>
            </w:r>
          </w:p>
        </w:tc>
        <w:tc>
          <w:tcPr>
            <w:tcW w:w="810" w:type="dxa"/>
            <w:noWrap/>
            <w:hideMark/>
          </w:tcPr>
          <w:p w14:paraId="56B35CF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3A0268D1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40</w:t>
            </w:r>
          </w:p>
        </w:tc>
        <w:tc>
          <w:tcPr>
            <w:tcW w:w="1350" w:type="dxa"/>
            <w:noWrap/>
            <w:hideMark/>
          </w:tcPr>
          <w:p w14:paraId="097BE1C9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09196E9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671F461E" w14:textId="77777777" w:rsidTr="00F324A3">
        <w:trPr>
          <w:trHeight w:val="600"/>
        </w:trPr>
        <w:tc>
          <w:tcPr>
            <w:tcW w:w="4315" w:type="dxa"/>
            <w:hideMark/>
          </w:tcPr>
          <w:p w14:paraId="5F0AEDD6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100x50mm in 6m long to be dressed purlin</w:t>
            </w:r>
          </w:p>
        </w:tc>
        <w:tc>
          <w:tcPr>
            <w:tcW w:w="810" w:type="dxa"/>
            <w:noWrap/>
            <w:hideMark/>
          </w:tcPr>
          <w:p w14:paraId="41532507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noWrap/>
            <w:hideMark/>
          </w:tcPr>
          <w:p w14:paraId="2DC041CE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100</w:t>
            </w:r>
          </w:p>
        </w:tc>
        <w:tc>
          <w:tcPr>
            <w:tcW w:w="1350" w:type="dxa"/>
            <w:noWrap/>
            <w:hideMark/>
          </w:tcPr>
          <w:p w14:paraId="43A94185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F43624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7E5B269B" w14:textId="77777777" w:rsidTr="00F324A3">
        <w:trPr>
          <w:trHeight w:val="300"/>
        </w:trPr>
        <w:tc>
          <w:tcPr>
            <w:tcW w:w="4315" w:type="dxa"/>
            <w:hideMark/>
          </w:tcPr>
          <w:p w14:paraId="35D1C970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FINISHING TRIM</w:t>
            </w:r>
          </w:p>
        </w:tc>
        <w:tc>
          <w:tcPr>
            <w:tcW w:w="810" w:type="dxa"/>
            <w:hideMark/>
          </w:tcPr>
          <w:p w14:paraId="4C298DA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810" w:type="dxa"/>
            <w:hideMark/>
          </w:tcPr>
          <w:p w14:paraId="712D0454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670C0C97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544BE348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F540A75" w14:textId="77777777" w:rsidTr="00F324A3">
        <w:trPr>
          <w:trHeight w:val="600"/>
        </w:trPr>
        <w:tc>
          <w:tcPr>
            <w:tcW w:w="4315" w:type="dxa"/>
            <w:hideMark/>
          </w:tcPr>
          <w:p w14:paraId="09E50644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150x25mm in 6m long</w:t>
            </w:r>
          </w:p>
        </w:tc>
        <w:tc>
          <w:tcPr>
            <w:tcW w:w="810" w:type="dxa"/>
            <w:hideMark/>
          </w:tcPr>
          <w:p w14:paraId="322E1F38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hideMark/>
          </w:tcPr>
          <w:p w14:paraId="2E7069E2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100</w:t>
            </w:r>
          </w:p>
        </w:tc>
        <w:tc>
          <w:tcPr>
            <w:tcW w:w="1350" w:type="dxa"/>
            <w:noWrap/>
            <w:hideMark/>
          </w:tcPr>
          <w:p w14:paraId="299AC1F8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311009C8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7F00E8C5" w14:textId="77777777" w:rsidTr="00F324A3">
        <w:trPr>
          <w:trHeight w:val="900"/>
        </w:trPr>
        <w:tc>
          <w:tcPr>
            <w:tcW w:w="4315" w:type="dxa"/>
            <w:hideMark/>
          </w:tcPr>
          <w:p w14:paraId="66220B4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100x15mm in 6m long Grooved for Architrave Dressed</w:t>
            </w:r>
          </w:p>
        </w:tc>
        <w:tc>
          <w:tcPr>
            <w:tcW w:w="810" w:type="dxa"/>
            <w:hideMark/>
          </w:tcPr>
          <w:p w14:paraId="4318C99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hideMark/>
          </w:tcPr>
          <w:p w14:paraId="28FB65CD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60</w:t>
            </w:r>
          </w:p>
        </w:tc>
        <w:tc>
          <w:tcPr>
            <w:tcW w:w="1350" w:type="dxa"/>
            <w:noWrap/>
            <w:hideMark/>
          </w:tcPr>
          <w:p w14:paraId="4F7D342D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11477FDD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761F551" w14:textId="77777777" w:rsidTr="00F324A3">
        <w:trPr>
          <w:trHeight w:val="600"/>
        </w:trPr>
        <w:tc>
          <w:tcPr>
            <w:tcW w:w="4315" w:type="dxa"/>
            <w:hideMark/>
          </w:tcPr>
          <w:p w14:paraId="60EEC334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100x10mm in 6m long Strip batten</w:t>
            </w:r>
          </w:p>
        </w:tc>
        <w:tc>
          <w:tcPr>
            <w:tcW w:w="810" w:type="dxa"/>
            <w:hideMark/>
          </w:tcPr>
          <w:p w14:paraId="42C382A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hideMark/>
          </w:tcPr>
          <w:p w14:paraId="6176FAB5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2C7CCFA4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B3690E8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7C267FA" w14:textId="77777777" w:rsidTr="00F324A3">
        <w:trPr>
          <w:trHeight w:val="300"/>
        </w:trPr>
        <w:tc>
          <w:tcPr>
            <w:tcW w:w="4315" w:type="dxa"/>
            <w:hideMark/>
          </w:tcPr>
          <w:p w14:paraId="540CE084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50x25mm in 6m long</w:t>
            </w:r>
          </w:p>
        </w:tc>
        <w:tc>
          <w:tcPr>
            <w:tcW w:w="810" w:type="dxa"/>
            <w:hideMark/>
          </w:tcPr>
          <w:p w14:paraId="0D0E1BB9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hideMark/>
          </w:tcPr>
          <w:p w14:paraId="714A2DA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45C6F26E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C4F42CB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07E036F7" w14:textId="77777777" w:rsidTr="00F324A3">
        <w:trPr>
          <w:trHeight w:val="600"/>
        </w:trPr>
        <w:tc>
          <w:tcPr>
            <w:tcW w:w="4315" w:type="dxa"/>
            <w:hideMark/>
          </w:tcPr>
          <w:p w14:paraId="481B899B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Radiata pine 20x20mm in 6m long Quarter round</w:t>
            </w:r>
          </w:p>
        </w:tc>
        <w:tc>
          <w:tcPr>
            <w:tcW w:w="810" w:type="dxa"/>
            <w:hideMark/>
          </w:tcPr>
          <w:p w14:paraId="637AEA74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hideMark/>
          </w:tcPr>
          <w:p w14:paraId="7D815A99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20</w:t>
            </w:r>
          </w:p>
        </w:tc>
        <w:tc>
          <w:tcPr>
            <w:tcW w:w="1350" w:type="dxa"/>
            <w:noWrap/>
            <w:hideMark/>
          </w:tcPr>
          <w:p w14:paraId="667DA673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D67882E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4ED743A7" w14:textId="77777777" w:rsidTr="00F324A3">
        <w:trPr>
          <w:trHeight w:val="600"/>
        </w:trPr>
        <w:tc>
          <w:tcPr>
            <w:tcW w:w="4315" w:type="dxa"/>
            <w:hideMark/>
          </w:tcPr>
          <w:p w14:paraId="3FA944B9" w14:textId="6EDC1DA4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 xml:space="preserve">Tongue and grooved 100x25mm sub floor </w:t>
            </w:r>
            <w:proofErr w:type="spellStart"/>
            <w:r w:rsidRPr="00F324A3">
              <w:rPr>
                <w:i/>
                <w:iCs/>
              </w:rPr>
              <w:t>linning</w:t>
            </w:r>
            <w:proofErr w:type="spellEnd"/>
            <w:r w:rsidRPr="00F324A3">
              <w:rPr>
                <w:i/>
                <w:iCs/>
              </w:rPr>
              <w:t xml:space="preserve">  &amp; finish </w:t>
            </w:r>
          </w:p>
        </w:tc>
        <w:tc>
          <w:tcPr>
            <w:tcW w:w="810" w:type="dxa"/>
            <w:hideMark/>
          </w:tcPr>
          <w:p w14:paraId="5BBE4060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length</w:t>
            </w:r>
          </w:p>
        </w:tc>
        <w:tc>
          <w:tcPr>
            <w:tcW w:w="810" w:type="dxa"/>
            <w:hideMark/>
          </w:tcPr>
          <w:p w14:paraId="2CB8948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35</w:t>
            </w:r>
          </w:p>
        </w:tc>
        <w:tc>
          <w:tcPr>
            <w:tcW w:w="1350" w:type="dxa"/>
            <w:noWrap/>
            <w:hideMark/>
          </w:tcPr>
          <w:p w14:paraId="40276107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1C21CCA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3D6AA0F4" w14:textId="77777777" w:rsidTr="00F324A3">
        <w:trPr>
          <w:trHeight w:val="600"/>
        </w:trPr>
        <w:tc>
          <w:tcPr>
            <w:tcW w:w="4315" w:type="dxa"/>
            <w:hideMark/>
          </w:tcPr>
          <w:p w14:paraId="334B4871" w14:textId="3963877A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75mmx 3.15mm bullet head galvanized nail @ 100pcs/pkt</w:t>
            </w:r>
          </w:p>
        </w:tc>
        <w:tc>
          <w:tcPr>
            <w:tcW w:w="810" w:type="dxa"/>
            <w:hideMark/>
          </w:tcPr>
          <w:p w14:paraId="6A26EAA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pkt</w:t>
            </w:r>
          </w:p>
        </w:tc>
        <w:tc>
          <w:tcPr>
            <w:tcW w:w="810" w:type="dxa"/>
            <w:hideMark/>
          </w:tcPr>
          <w:p w14:paraId="7205973B" w14:textId="77777777" w:rsidR="00F324A3" w:rsidRPr="00F324A3" w:rsidRDefault="00F324A3" w:rsidP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210</w:t>
            </w:r>
          </w:p>
        </w:tc>
        <w:tc>
          <w:tcPr>
            <w:tcW w:w="1350" w:type="dxa"/>
            <w:noWrap/>
            <w:hideMark/>
          </w:tcPr>
          <w:p w14:paraId="5B87AEF7" w14:textId="77777777" w:rsidR="00F324A3" w:rsidRPr="00F324A3" w:rsidRDefault="00F324A3">
            <w:pPr>
              <w:jc w:val="left"/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F500F5F" w14:textId="77777777" w:rsidR="00F324A3" w:rsidRPr="00F324A3" w:rsidRDefault="00F324A3">
            <w:pPr>
              <w:rPr>
                <w:i/>
                <w:iCs/>
              </w:rPr>
            </w:pPr>
            <w:r w:rsidRPr="00F324A3">
              <w:rPr>
                <w:i/>
                <w:iCs/>
              </w:rPr>
              <w:t> </w:t>
            </w:r>
          </w:p>
        </w:tc>
      </w:tr>
      <w:tr w:rsidR="00F324A3" w:rsidRPr="00F324A3" w14:paraId="51EA8880" w14:textId="77777777" w:rsidTr="00F324A3">
        <w:trPr>
          <w:trHeight w:val="300"/>
        </w:trPr>
        <w:tc>
          <w:tcPr>
            <w:tcW w:w="4315" w:type="dxa"/>
            <w:hideMark/>
          </w:tcPr>
          <w:p w14:paraId="3EAD8AC8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 xml:space="preserve">total cost </w:t>
            </w:r>
          </w:p>
        </w:tc>
        <w:tc>
          <w:tcPr>
            <w:tcW w:w="810" w:type="dxa"/>
            <w:hideMark/>
          </w:tcPr>
          <w:p w14:paraId="22B1E1D7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hideMark/>
          </w:tcPr>
          <w:p w14:paraId="1D31BE03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185348D1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E1D3797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562B8D65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2D837EE0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freight</w:t>
            </w:r>
          </w:p>
        </w:tc>
        <w:tc>
          <w:tcPr>
            <w:tcW w:w="810" w:type="dxa"/>
            <w:noWrap/>
            <w:hideMark/>
          </w:tcPr>
          <w:p w14:paraId="28A73231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313D3AF9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150C2CA4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0F193C50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44314B7A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5FDC4EB4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handling</w:t>
            </w:r>
          </w:p>
        </w:tc>
        <w:tc>
          <w:tcPr>
            <w:tcW w:w="810" w:type="dxa"/>
            <w:noWrap/>
            <w:hideMark/>
          </w:tcPr>
          <w:p w14:paraId="21C448A0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0222F7EC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128DCB64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4C066B6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30BD25F6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32296EB9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other charges</w:t>
            </w:r>
          </w:p>
        </w:tc>
        <w:tc>
          <w:tcPr>
            <w:tcW w:w="810" w:type="dxa"/>
            <w:noWrap/>
            <w:hideMark/>
          </w:tcPr>
          <w:p w14:paraId="7A897C28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076CF947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7AA3DE40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7B9225B2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380CA684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6366116D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5DB7723D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61A680B9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4BA52EFE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1B08B4CC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49BB1B9A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585CD677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vat</w:t>
            </w:r>
          </w:p>
        </w:tc>
        <w:tc>
          <w:tcPr>
            <w:tcW w:w="810" w:type="dxa"/>
            <w:noWrap/>
            <w:hideMark/>
          </w:tcPr>
          <w:p w14:paraId="7C9C7C20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1A52E338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78E39E1A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4F354594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  <w:tr w:rsidR="00F324A3" w:rsidRPr="00F324A3" w14:paraId="6ADB7C8D" w14:textId="77777777" w:rsidTr="00F324A3">
        <w:trPr>
          <w:trHeight w:val="300"/>
        </w:trPr>
        <w:tc>
          <w:tcPr>
            <w:tcW w:w="4315" w:type="dxa"/>
            <w:noWrap/>
            <w:hideMark/>
          </w:tcPr>
          <w:p w14:paraId="2A1EBECF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Total cost (vat inclusive)</w:t>
            </w:r>
          </w:p>
        </w:tc>
        <w:tc>
          <w:tcPr>
            <w:tcW w:w="810" w:type="dxa"/>
            <w:noWrap/>
            <w:hideMark/>
          </w:tcPr>
          <w:p w14:paraId="788AD932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810" w:type="dxa"/>
            <w:noWrap/>
            <w:hideMark/>
          </w:tcPr>
          <w:p w14:paraId="01BB56BE" w14:textId="77777777" w:rsidR="00F324A3" w:rsidRPr="00F324A3" w:rsidRDefault="00F324A3" w:rsidP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50" w:type="dxa"/>
            <w:noWrap/>
            <w:hideMark/>
          </w:tcPr>
          <w:p w14:paraId="0AFB6901" w14:textId="77777777" w:rsidR="00F324A3" w:rsidRPr="00F324A3" w:rsidRDefault="00F324A3">
            <w:pPr>
              <w:jc w:val="left"/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890" w:type="dxa"/>
            <w:noWrap/>
            <w:hideMark/>
          </w:tcPr>
          <w:p w14:paraId="69F804C2" w14:textId="77777777" w:rsidR="00F324A3" w:rsidRPr="00F324A3" w:rsidRDefault="00F324A3">
            <w:pPr>
              <w:rPr>
                <w:b/>
                <w:bCs/>
                <w:i/>
                <w:iCs/>
              </w:rPr>
            </w:pPr>
            <w:r w:rsidRPr="00F324A3">
              <w:rPr>
                <w:b/>
                <w:bCs/>
                <w:i/>
                <w:iCs/>
              </w:rPr>
              <w:t> </w:t>
            </w:r>
          </w:p>
        </w:tc>
      </w:tr>
    </w:tbl>
    <w:p w14:paraId="5C16495A" w14:textId="77777777" w:rsidR="00F324A3" w:rsidRPr="00F324A3" w:rsidRDefault="00F324A3" w:rsidP="00F324A3">
      <w:pPr>
        <w:rPr>
          <w:i/>
          <w:iCs/>
        </w:rPr>
      </w:pPr>
    </w:p>
    <w:p w14:paraId="30034475" w14:textId="29AEBFC7" w:rsidR="00D078BD" w:rsidRDefault="00D078BD">
      <w:pPr>
        <w:rPr>
          <w:b/>
          <w:bCs/>
          <w:i/>
          <w:iCs/>
        </w:rPr>
      </w:pPr>
    </w:p>
    <w:p w14:paraId="2FFFF894" w14:textId="09F023F4" w:rsidR="004F515A" w:rsidRDefault="004F515A">
      <w:pPr>
        <w:spacing w:before="0" w:after="0"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14:paraId="5CA0077A" w14:textId="77777777" w:rsidR="004F515A" w:rsidRPr="00EC3954" w:rsidRDefault="004F515A">
      <w:pPr>
        <w:rPr>
          <w:b/>
          <w:bCs/>
          <w:i/>
          <w:iCs/>
          <w:u w:val="single"/>
        </w:rPr>
      </w:pPr>
    </w:p>
    <w:p w14:paraId="0865FE98" w14:textId="2670DF84" w:rsidR="00D078BD" w:rsidRPr="00EC3954" w:rsidRDefault="004B5E41">
      <w:pPr>
        <w:numPr>
          <w:ilvl w:val="0"/>
          <w:numId w:val="5"/>
        </w:numPr>
        <w:rPr>
          <w:b/>
          <w:bCs/>
          <w:i/>
          <w:iCs/>
          <w:u w:val="single"/>
        </w:rPr>
      </w:pPr>
      <w:proofErr w:type="spellStart"/>
      <w:r w:rsidRPr="00EC3954">
        <w:rPr>
          <w:b/>
          <w:bCs/>
          <w:u w:val="single"/>
        </w:rPr>
        <w:t>Rehabilitaiton</w:t>
      </w:r>
      <w:proofErr w:type="spellEnd"/>
      <w:r w:rsidRPr="00EC3954">
        <w:rPr>
          <w:b/>
          <w:bCs/>
          <w:u w:val="single"/>
        </w:rPr>
        <w:t xml:space="preserve"> of CM </w:t>
      </w:r>
      <w:proofErr w:type="spellStart"/>
      <w:r w:rsidRPr="00EC3954">
        <w:rPr>
          <w:b/>
          <w:bCs/>
          <w:u w:val="single"/>
        </w:rPr>
        <w:t>Tekabwibwi</w:t>
      </w:r>
      <w:proofErr w:type="spellEnd"/>
      <w:r w:rsidRPr="00EC3954">
        <w:rPr>
          <w:b/>
          <w:bCs/>
          <w:u w:val="single"/>
        </w:rPr>
        <w:t xml:space="preserve"> Church, Tab North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55"/>
        <w:gridCol w:w="1170"/>
        <w:gridCol w:w="1080"/>
        <w:gridCol w:w="1324"/>
        <w:gridCol w:w="1324"/>
      </w:tblGrid>
      <w:tr w:rsidR="004B5E41" w:rsidRPr="004B5E41" w14:paraId="7BB3076E" w14:textId="77777777" w:rsidTr="004B5E41">
        <w:trPr>
          <w:trHeight w:val="600"/>
        </w:trPr>
        <w:tc>
          <w:tcPr>
            <w:tcW w:w="4855" w:type="dxa"/>
            <w:hideMark/>
          </w:tcPr>
          <w:p w14:paraId="3C3AC45D" w14:textId="77777777" w:rsidR="004B5E41" w:rsidRPr="004B5E41" w:rsidRDefault="004B5E41" w:rsidP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 xml:space="preserve">Rehabilitation for CM </w:t>
            </w:r>
            <w:proofErr w:type="spellStart"/>
            <w:r w:rsidRPr="004B5E41">
              <w:rPr>
                <w:b/>
                <w:bCs/>
              </w:rPr>
              <w:t>Tekabwibwi</w:t>
            </w:r>
            <w:proofErr w:type="spellEnd"/>
            <w:r w:rsidRPr="004B5E41">
              <w:rPr>
                <w:b/>
                <w:bCs/>
              </w:rPr>
              <w:t xml:space="preserve"> church, Tab North</w:t>
            </w:r>
          </w:p>
        </w:tc>
        <w:tc>
          <w:tcPr>
            <w:tcW w:w="1170" w:type="dxa"/>
            <w:noWrap/>
            <w:hideMark/>
          </w:tcPr>
          <w:p w14:paraId="358BFB9A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5640184A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73F0A473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71E1BA3F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537EA8BA" w14:textId="77777777" w:rsidTr="004B5E41">
        <w:trPr>
          <w:trHeight w:val="600"/>
        </w:trPr>
        <w:tc>
          <w:tcPr>
            <w:tcW w:w="4855" w:type="dxa"/>
            <w:noWrap/>
            <w:hideMark/>
          </w:tcPr>
          <w:p w14:paraId="1E31139B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Description</w:t>
            </w:r>
          </w:p>
        </w:tc>
        <w:tc>
          <w:tcPr>
            <w:tcW w:w="1170" w:type="dxa"/>
            <w:noWrap/>
            <w:hideMark/>
          </w:tcPr>
          <w:p w14:paraId="5BC9D289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Unit</w:t>
            </w:r>
          </w:p>
        </w:tc>
        <w:tc>
          <w:tcPr>
            <w:tcW w:w="1080" w:type="dxa"/>
            <w:noWrap/>
            <w:hideMark/>
          </w:tcPr>
          <w:p w14:paraId="689EB892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Qty</w:t>
            </w:r>
          </w:p>
        </w:tc>
        <w:tc>
          <w:tcPr>
            <w:tcW w:w="1260" w:type="dxa"/>
            <w:hideMark/>
          </w:tcPr>
          <w:p w14:paraId="2C1B9AF9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Price Quotation</w:t>
            </w:r>
          </w:p>
        </w:tc>
        <w:tc>
          <w:tcPr>
            <w:tcW w:w="1260" w:type="dxa"/>
            <w:hideMark/>
          </w:tcPr>
          <w:p w14:paraId="3A150572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T/Price Quotation</w:t>
            </w:r>
          </w:p>
        </w:tc>
      </w:tr>
      <w:tr w:rsidR="004B5E41" w:rsidRPr="004B5E41" w14:paraId="6249A1BE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D1BB7E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TOOLS &amp; SUNDRIES</w:t>
            </w:r>
          </w:p>
        </w:tc>
        <w:tc>
          <w:tcPr>
            <w:tcW w:w="1170" w:type="dxa"/>
            <w:noWrap/>
            <w:hideMark/>
          </w:tcPr>
          <w:p w14:paraId="6B6A9B3D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73D26533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981410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EA95C6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2A263C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DCEF22E" w14:textId="77777777" w:rsidR="004B5E41" w:rsidRPr="004B5E41" w:rsidRDefault="004B5E41">
            <w:r w:rsidRPr="004B5E41">
              <w:t>Rivet gun</w:t>
            </w:r>
          </w:p>
        </w:tc>
        <w:tc>
          <w:tcPr>
            <w:tcW w:w="1170" w:type="dxa"/>
            <w:noWrap/>
            <w:hideMark/>
          </w:tcPr>
          <w:p w14:paraId="472DA7BA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nos</w:t>
            </w:r>
            <w:proofErr w:type="spellEnd"/>
          </w:p>
        </w:tc>
        <w:tc>
          <w:tcPr>
            <w:tcW w:w="1080" w:type="dxa"/>
            <w:noWrap/>
            <w:hideMark/>
          </w:tcPr>
          <w:p w14:paraId="3D885C51" w14:textId="77777777" w:rsidR="004B5E41" w:rsidRPr="004B5E41" w:rsidRDefault="004B5E41" w:rsidP="004B5E41">
            <w:pPr>
              <w:jc w:val="left"/>
            </w:pPr>
            <w:r w:rsidRPr="004B5E41">
              <w:t>1</w:t>
            </w:r>
          </w:p>
        </w:tc>
        <w:tc>
          <w:tcPr>
            <w:tcW w:w="1260" w:type="dxa"/>
            <w:noWrap/>
            <w:hideMark/>
          </w:tcPr>
          <w:p w14:paraId="334A6FC9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9AF3C2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4DE709B" w14:textId="77777777" w:rsidTr="004B5E41">
        <w:trPr>
          <w:trHeight w:val="420"/>
        </w:trPr>
        <w:tc>
          <w:tcPr>
            <w:tcW w:w="4855" w:type="dxa"/>
            <w:hideMark/>
          </w:tcPr>
          <w:p w14:paraId="0AD9AB93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CONCRETE WORKS (CONCRETE STRENGTH)</w:t>
            </w:r>
          </w:p>
        </w:tc>
        <w:tc>
          <w:tcPr>
            <w:tcW w:w="1170" w:type="dxa"/>
            <w:noWrap/>
            <w:hideMark/>
          </w:tcPr>
          <w:p w14:paraId="5B97CC51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698615D1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7FFDD53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DDA904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D4CB70C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492983E" w14:textId="77777777" w:rsidR="004B5E41" w:rsidRPr="004B5E41" w:rsidRDefault="004B5E41">
            <w:r w:rsidRPr="004B5E41">
              <w:t xml:space="preserve">40kg Portland cement </w:t>
            </w:r>
          </w:p>
        </w:tc>
        <w:tc>
          <w:tcPr>
            <w:tcW w:w="1170" w:type="dxa"/>
            <w:noWrap/>
            <w:hideMark/>
          </w:tcPr>
          <w:p w14:paraId="76E74342" w14:textId="77777777" w:rsidR="004B5E41" w:rsidRPr="004B5E41" w:rsidRDefault="004B5E41" w:rsidP="004B5E41">
            <w:pPr>
              <w:jc w:val="left"/>
            </w:pPr>
            <w:r w:rsidRPr="004B5E41">
              <w:t>bags</w:t>
            </w:r>
          </w:p>
        </w:tc>
        <w:tc>
          <w:tcPr>
            <w:tcW w:w="1080" w:type="dxa"/>
            <w:noWrap/>
            <w:hideMark/>
          </w:tcPr>
          <w:p w14:paraId="210C38C9" w14:textId="77777777" w:rsidR="004B5E41" w:rsidRPr="004B5E41" w:rsidRDefault="004B5E41" w:rsidP="004B5E41">
            <w:pPr>
              <w:jc w:val="left"/>
            </w:pPr>
            <w:r w:rsidRPr="004B5E41">
              <w:t>112</w:t>
            </w:r>
          </w:p>
        </w:tc>
        <w:tc>
          <w:tcPr>
            <w:tcW w:w="1260" w:type="dxa"/>
            <w:noWrap/>
            <w:hideMark/>
          </w:tcPr>
          <w:p w14:paraId="6CEB2998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4A79D5D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E740C34" w14:textId="77777777" w:rsidTr="004B5E41">
        <w:trPr>
          <w:trHeight w:val="600"/>
        </w:trPr>
        <w:tc>
          <w:tcPr>
            <w:tcW w:w="4855" w:type="dxa"/>
            <w:hideMark/>
          </w:tcPr>
          <w:p w14:paraId="03174565" w14:textId="77777777" w:rsidR="004B5E41" w:rsidRPr="004B5E41" w:rsidRDefault="004B5E41">
            <w:r w:rsidRPr="004B5E41">
              <w:t xml:space="preserve">Polythene damp proof membrane (60m x 2m wide) 0.2mm thick </w:t>
            </w:r>
          </w:p>
        </w:tc>
        <w:tc>
          <w:tcPr>
            <w:tcW w:w="1170" w:type="dxa"/>
            <w:noWrap/>
            <w:hideMark/>
          </w:tcPr>
          <w:p w14:paraId="2ECDD4E3" w14:textId="77777777" w:rsidR="004B5E41" w:rsidRPr="004B5E41" w:rsidRDefault="004B5E41" w:rsidP="004B5E41">
            <w:pPr>
              <w:jc w:val="left"/>
            </w:pPr>
            <w:r w:rsidRPr="004B5E41">
              <w:t xml:space="preserve">roll </w:t>
            </w:r>
          </w:p>
        </w:tc>
        <w:tc>
          <w:tcPr>
            <w:tcW w:w="1080" w:type="dxa"/>
            <w:noWrap/>
            <w:hideMark/>
          </w:tcPr>
          <w:p w14:paraId="296CCDDA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4E21F651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7F35E4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A896AA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504F4E4" w14:textId="77777777" w:rsidR="004B5E41" w:rsidRPr="004B5E41" w:rsidRDefault="004B5E41">
            <w:r w:rsidRPr="004B5E41">
              <w:t xml:space="preserve">Tie wire 180mtrs </w:t>
            </w:r>
          </w:p>
        </w:tc>
        <w:tc>
          <w:tcPr>
            <w:tcW w:w="1170" w:type="dxa"/>
            <w:noWrap/>
            <w:hideMark/>
          </w:tcPr>
          <w:p w14:paraId="0A33AC0B" w14:textId="77777777" w:rsidR="004B5E41" w:rsidRPr="004B5E41" w:rsidRDefault="004B5E41" w:rsidP="004B5E41">
            <w:pPr>
              <w:jc w:val="left"/>
            </w:pPr>
            <w:r w:rsidRPr="004B5E41">
              <w:t xml:space="preserve">roll </w:t>
            </w:r>
          </w:p>
        </w:tc>
        <w:tc>
          <w:tcPr>
            <w:tcW w:w="1080" w:type="dxa"/>
            <w:noWrap/>
            <w:hideMark/>
          </w:tcPr>
          <w:p w14:paraId="7B5BD3F8" w14:textId="77777777" w:rsidR="004B5E41" w:rsidRPr="004B5E41" w:rsidRDefault="004B5E41" w:rsidP="004B5E41">
            <w:pPr>
              <w:jc w:val="left"/>
            </w:pPr>
            <w:r w:rsidRPr="004B5E41">
              <w:t>4</w:t>
            </w:r>
          </w:p>
        </w:tc>
        <w:tc>
          <w:tcPr>
            <w:tcW w:w="1260" w:type="dxa"/>
            <w:noWrap/>
            <w:hideMark/>
          </w:tcPr>
          <w:p w14:paraId="0CDFD738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2503838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47E0F6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4CD45E3" w14:textId="77777777" w:rsidR="004B5E41" w:rsidRPr="004B5E41" w:rsidRDefault="004B5E41">
            <w:r w:rsidRPr="004B5E41">
              <w:t>FORMWORK</w:t>
            </w:r>
          </w:p>
        </w:tc>
        <w:tc>
          <w:tcPr>
            <w:tcW w:w="1170" w:type="dxa"/>
            <w:noWrap/>
            <w:hideMark/>
          </w:tcPr>
          <w:p w14:paraId="31FEEF4E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1C2F5503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EDD071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066D81F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3AA7BD4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320C837" w14:textId="77777777" w:rsidR="004B5E41" w:rsidRPr="004B5E41" w:rsidRDefault="004B5E41">
            <w:proofErr w:type="spellStart"/>
            <w:r w:rsidRPr="004B5E41">
              <w:t>Formply</w:t>
            </w:r>
            <w:proofErr w:type="spellEnd"/>
            <w:r w:rsidRPr="004B5E41">
              <w:t xml:space="preserve"> 3/4" thick</w:t>
            </w:r>
          </w:p>
        </w:tc>
        <w:tc>
          <w:tcPr>
            <w:tcW w:w="1170" w:type="dxa"/>
            <w:noWrap/>
            <w:hideMark/>
          </w:tcPr>
          <w:p w14:paraId="2BADC6DD" w14:textId="77777777" w:rsidR="004B5E41" w:rsidRPr="004B5E41" w:rsidRDefault="004B5E41" w:rsidP="004B5E41">
            <w:pPr>
              <w:jc w:val="left"/>
            </w:pPr>
            <w:r w:rsidRPr="004B5E41">
              <w:t>sheets</w:t>
            </w:r>
          </w:p>
        </w:tc>
        <w:tc>
          <w:tcPr>
            <w:tcW w:w="1080" w:type="dxa"/>
            <w:noWrap/>
            <w:hideMark/>
          </w:tcPr>
          <w:p w14:paraId="44B2E0CE" w14:textId="77777777" w:rsidR="004B5E41" w:rsidRPr="004B5E41" w:rsidRDefault="004B5E41" w:rsidP="004B5E41">
            <w:pPr>
              <w:jc w:val="left"/>
            </w:pPr>
            <w:r w:rsidRPr="004B5E41">
              <w:t>12</w:t>
            </w:r>
          </w:p>
        </w:tc>
        <w:tc>
          <w:tcPr>
            <w:tcW w:w="1260" w:type="dxa"/>
            <w:noWrap/>
            <w:hideMark/>
          </w:tcPr>
          <w:p w14:paraId="1D67147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6897DC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B85FC8D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2E5D53A0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 xml:space="preserve">BAR REINFORCEMENT </w:t>
            </w:r>
          </w:p>
        </w:tc>
        <w:tc>
          <w:tcPr>
            <w:tcW w:w="1170" w:type="dxa"/>
            <w:noWrap/>
            <w:hideMark/>
          </w:tcPr>
          <w:p w14:paraId="4D5DF246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28243668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047F87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414C2E8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117AAA4" w14:textId="77777777" w:rsidTr="004B5E41">
        <w:trPr>
          <w:trHeight w:val="600"/>
        </w:trPr>
        <w:tc>
          <w:tcPr>
            <w:tcW w:w="4855" w:type="dxa"/>
            <w:hideMark/>
          </w:tcPr>
          <w:p w14:paraId="7E365E86" w14:textId="77777777" w:rsidR="004B5E41" w:rsidRPr="004B5E41" w:rsidRDefault="004B5E41">
            <w:r w:rsidRPr="004B5E41">
              <w:t xml:space="preserve">D12 mm </w:t>
            </w:r>
            <w:proofErr w:type="spellStart"/>
            <w:r w:rsidRPr="004B5E41">
              <w:t>dia</w:t>
            </w:r>
            <w:proofErr w:type="spellEnd"/>
            <w:r w:rsidRPr="004B5E41">
              <w:t xml:space="preserve"> reinforcing steel (6m length) deform</w:t>
            </w:r>
          </w:p>
        </w:tc>
        <w:tc>
          <w:tcPr>
            <w:tcW w:w="1170" w:type="dxa"/>
            <w:noWrap/>
            <w:hideMark/>
          </w:tcPr>
          <w:p w14:paraId="06D52874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3A7DA1AA" w14:textId="77777777" w:rsidR="004B5E41" w:rsidRPr="004B5E41" w:rsidRDefault="004B5E41" w:rsidP="004B5E41">
            <w:pPr>
              <w:jc w:val="left"/>
            </w:pPr>
            <w:r w:rsidRPr="004B5E41">
              <w:t>21</w:t>
            </w:r>
          </w:p>
        </w:tc>
        <w:tc>
          <w:tcPr>
            <w:tcW w:w="1260" w:type="dxa"/>
            <w:noWrap/>
            <w:hideMark/>
          </w:tcPr>
          <w:p w14:paraId="00AFC117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718F4A0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B357C17" w14:textId="77777777" w:rsidTr="004B5E41">
        <w:trPr>
          <w:trHeight w:val="600"/>
        </w:trPr>
        <w:tc>
          <w:tcPr>
            <w:tcW w:w="4855" w:type="dxa"/>
            <w:hideMark/>
          </w:tcPr>
          <w:p w14:paraId="23FA0828" w14:textId="77777777" w:rsidR="004B5E41" w:rsidRPr="004B5E41" w:rsidRDefault="004B5E41">
            <w:r w:rsidRPr="004B5E41">
              <w:t xml:space="preserve">D10mm </w:t>
            </w:r>
            <w:proofErr w:type="spellStart"/>
            <w:r w:rsidRPr="004B5E41">
              <w:t>dia</w:t>
            </w:r>
            <w:proofErr w:type="spellEnd"/>
            <w:r w:rsidRPr="004B5E41">
              <w:t xml:space="preserve"> reinforcing steel (6m length)  deform</w:t>
            </w:r>
          </w:p>
        </w:tc>
        <w:tc>
          <w:tcPr>
            <w:tcW w:w="1170" w:type="dxa"/>
            <w:noWrap/>
            <w:hideMark/>
          </w:tcPr>
          <w:p w14:paraId="4A17B14F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09FA082F" w14:textId="77777777" w:rsidR="004B5E41" w:rsidRPr="004B5E41" w:rsidRDefault="004B5E41" w:rsidP="004B5E41">
            <w:pPr>
              <w:jc w:val="left"/>
            </w:pPr>
            <w:r w:rsidRPr="004B5E41">
              <w:t>195</w:t>
            </w:r>
          </w:p>
        </w:tc>
        <w:tc>
          <w:tcPr>
            <w:tcW w:w="1260" w:type="dxa"/>
            <w:noWrap/>
            <w:hideMark/>
          </w:tcPr>
          <w:p w14:paraId="58189670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2503CB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6127C92" w14:textId="77777777" w:rsidTr="004B5E41">
        <w:trPr>
          <w:trHeight w:val="600"/>
        </w:trPr>
        <w:tc>
          <w:tcPr>
            <w:tcW w:w="4855" w:type="dxa"/>
            <w:hideMark/>
          </w:tcPr>
          <w:p w14:paraId="6DE648C2" w14:textId="77777777" w:rsidR="004B5E41" w:rsidRPr="004B5E41" w:rsidRDefault="004B5E41">
            <w:r w:rsidRPr="004B5E41">
              <w:t xml:space="preserve">D8mm </w:t>
            </w:r>
            <w:proofErr w:type="spellStart"/>
            <w:r w:rsidRPr="004B5E41">
              <w:t>dia</w:t>
            </w:r>
            <w:proofErr w:type="spellEnd"/>
            <w:r w:rsidRPr="004B5E41">
              <w:t xml:space="preserve"> reinforcing steel (6m length) deform</w:t>
            </w:r>
          </w:p>
        </w:tc>
        <w:tc>
          <w:tcPr>
            <w:tcW w:w="1170" w:type="dxa"/>
            <w:noWrap/>
            <w:hideMark/>
          </w:tcPr>
          <w:p w14:paraId="3682227A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397180A8" w14:textId="77777777" w:rsidR="004B5E41" w:rsidRPr="004B5E41" w:rsidRDefault="004B5E41" w:rsidP="004B5E41">
            <w:pPr>
              <w:jc w:val="left"/>
            </w:pPr>
            <w:r w:rsidRPr="004B5E41">
              <w:t>11</w:t>
            </w:r>
          </w:p>
        </w:tc>
        <w:tc>
          <w:tcPr>
            <w:tcW w:w="1260" w:type="dxa"/>
            <w:noWrap/>
            <w:hideMark/>
          </w:tcPr>
          <w:p w14:paraId="52617AC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0B11F8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2B85C7A" w14:textId="77777777" w:rsidTr="004B5E41">
        <w:trPr>
          <w:trHeight w:val="600"/>
        </w:trPr>
        <w:tc>
          <w:tcPr>
            <w:tcW w:w="4855" w:type="dxa"/>
            <w:hideMark/>
          </w:tcPr>
          <w:p w14:paraId="2E41A550" w14:textId="77777777" w:rsidR="004B5E41" w:rsidRPr="004B5E41" w:rsidRDefault="004B5E41">
            <w:r w:rsidRPr="004B5E41">
              <w:t xml:space="preserve">R6mm </w:t>
            </w:r>
            <w:proofErr w:type="spellStart"/>
            <w:r w:rsidRPr="004B5E41">
              <w:t>dia</w:t>
            </w:r>
            <w:proofErr w:type="spellEnd"/>
            <w:r w:rsidRPr="004B5E41">
              <w:t xml:space="preserve"> reinforcing steel (6m length) smooth</w:t>
            </w:r>
          </w:p>
        </w:tc>
        <w:tc>
          <w:tcPr>
            <w:tcW w:w="1170" w:type="dxa"/>
            <w:noWrap/>
            <w:hideMark/>
          </w:tcPr>
          <w:p w14:paraId="276FBCDA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04ACBDAB" w14:textId="77777777" w:rsidR="004B5E41" w:rsidRPr="004B5E41" w:rsidRDefault="004B5E41" w:rsidP="004B5E41">
            <w:pPr>
              <w:jc w:val="left"/>
            </w:pPr>
            <w:r w:rsidRPr="004B5E41">
              <w:t>9</w:t>
            </w:r>
          </w:p>
        </w:tc>
        <w:tc>
          <w:tcPr>
            <w:tcW w:w="1260" w:type="dxa"/>
            <w:noWrap/>
            <w:hideMark/>
          </w:tcPr>
          <w:p w14:paraId="71F5095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075653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C605DB5" w14:textId="77777777" w:rsidTr="004B5E41">
        <w:trPr>
          <w:trHeight w:val="600"/>
        </w:trPr>
        <w:tc>
          <w:tcPr>
            <w:tcW w:w="4855" w:type="dxa"/>
            <w:hideMark/>
          </w:tcPr>
          <w:p w14:paraId="45C06CF7" w14:textId="77777777" w:rsidR="004B5E41" w:rsidRPr="004B5E41" w:rsidRDefault="004B5E41">
            <w:r w:rsidRPr="004B5E41">
              <w:t xml:space="preserve">Reinforcing mesh SL 102 size; 6mx2.4m wide (200x200x10) </w:t>
            </w:r>
          </w:p>
        </w:tc>
        <w:tc>
          <w:tcPr>
            <w:tcW w:w="1170" w:type="dxa"/>
            <w:noWrap/>
            <w:hideMark/>
          </w:tcPr>
          <w:p w14:paraId="022125DD" w14:textId="77777777" w:rsidR="004B5E41" w:rsidRPr="004B5E41" w:rsidRDefault="004B5E41" w:rsidP="004B5E41">
            <w:pPr>
              <w:jc w:val="left"/>
            </w:pPr>
            <w:r w:rsidRPr="004B5E41">
              <w:t>sheets</w:t>
            </w:r>
          </w:p>
        </w:tc>
        <w:tc>
          <w:tcPr>
            <w:tcW w:w="1080" w:type="dxa"/>
            <w:noWrap/>
            <w:hideMark/>
          </w:tcPr>
          <w:p w14:paraId="4CB63280" w14:textId="77777777" w:rsidR="004B5E41" w:rsidRPr="004B5E41" w:rsidRDefault="004B5E41" w:rsidP="004B5E41">
            <w:pPr>
              <w:jc w:val="left"/>
            </w:pPr>
            <w:r w:rsidRPr="004B5E41">
              <w:t>6</w:t>
            </w:r>
          </w:p>
        </w:tc>
        <w:tc>
          <w:tcPr>
            <w:tcW w:w="1260" w:type="dxa"/>
            <w:noWrap/>
            <w:hideMark/>
          </w:tcPr>
          <w:p w14:paraId="04BC409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50643B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4E381DC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7F7B242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lastRenderedPageBreak/>
              <w:t xml:space="preserve">BLOCKWORK </w:t>
            </w:r>
          </w:p>
        </w:tc>
        <w:tc>
          <w:tcPr>
            <w:tcW w:w="1170" w:type="dxa"/>
            <w:noWrap/>
            <w:hideMark/>
          </w:tcPr>
          <w:p w14:paraId="347E6F16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7178620D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2567C5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AEDEE8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CB3560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6F9BB33" w14:textId="77777777" w:rsidR="004B5E41" w:rsidRPr="004B5E41" w:rsidRDefault="004B5E41">
            <w:r w:rsidRPr="004B5E41">
              <w:t>200mm thick block</w:t>
            </w:r>
          </w:p>
        </w:tc>
        <w:tc>
          <w:tcPr>
            <w:tcW w:w="1170" w:type="dxa"/>
            <w:noWrap/>
            <w:hideMark/>
          </w:tcPr>
          <w:p w14:paraId="258F6B0C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nos</w:t>
            </w:r>
            <w:proofErr w:type="spellEnd"/>
          </w:p>
        </w:tc>
        <w:tc>
          <w:tcPr>
            <w:tcW w:w="1080" w:type="dxa"/>
            <w:noWrap/>
            <w:hideMark/>
          </w:tcPr>
          <w:p w14:paraId="0A0A64D5" w14:textId="77777777" w:rsidR="004B5E41" w:rsidRPr="004B5E41" w:rsidRDefault="004B5E41" w:rsidP="004B5E41">
            <w:pPr>
              <w:jc w:val="left"/>
            </w:pPr>
            <w:r w:rsidRPr="004B5E41">
              <w:t>595</w:t>
            </w:r>
          </w:p>
        </w:tc>
        <w:tc>
          <w:tcPr>
            <w:tcW w:w="1260" w:type="dxa"/>
            <w:noWrap/>
            <w:hideMark/>
          </w:tcPr>
          <w:p w14:paraId="4BCAFF11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5A8182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BDF9933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6F722ED" w14:textId="77777777" w:rsidR="004B5E41" w:rsidRPr="004B5E41" w:rsidRDefault="004B5E41">
            <w:r w:rsidRPr="004B5E41">
              <w:t>200 DPC membrane @25m/1.2m roll</w:t>
            </w:r>
          </w:p>
        </w:tc>
        <w:tc>
          <w:tcPr>
            <w:tcW w:w="1170" w:type="dxa"/>
            <w:noWrap/>
            <w:hideMark/>
          </w:tcPr>
          <w:p w14:paraId="3203D1A3" w14:textId="77777777" w:rsidR="004B5E41" w:rsidRPr="004B5E41" w:rsidRDefault="004B5E41" w:rsidP="004B5E41">
            <w:pPr>
              <w:jc w:val="left"/>
            </w:pPr>
            <w:r w:rsidRPr="004B5E41">
              <w:t xml:space="preserve">roll </w:t>
            </w:r>
          </w:p>
        </w:tc>
        <w:tc>
          <w:tcPr>
            <w:tcW w:w="1080" w:type="dxa"/>
            <w:noWrap/>
            <w:hideMark/>
          </w:tcPr>
          <w:p w14:paraId="578E3780" w14:textId="77777777" w:rsidR="004B5E41" w:rsidRPr="004B5E41" w:rsidRDefault="004B5E41" w:rsidP="004B5E41">
            <w:pPr>
              <w:jc w:val="left"/>
            </w:pPr>
            <w:r w:rsidRPr="004B5E41">
              <w:t>4</w:t>
            </w:r>
          </w:p>
        </w:tc>
        <w:tc>
          <w:tcPr>
            <w:tcW w:w="1260" w:type="dxa"/>
            <w:noWrap/>
            <w:hideMark/>
          </w:tcPr>
          <w:p w14:paraId="05F408D0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7E02C8D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4DB5332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C052340" w14:textId="77777777" w:rsidR="004B5E41" w:rsidRPr="004B5E41" w:rsidRDefault="004B5E41">
            <w:r w:rsidRPr="004B5E41">
              <w:t>STRUCTURAL TIMBER (TREATED PINE TIMBER)</w:t>
            </w:r>
          </w:p>
        </w:tc>
        <w:tc>
          <w:tcPr>
            <w:tcW w:w="1170" w:type="dxa"/>
            <w:noWrap/>
            <w:hideMark/>
          </w:tcPr>
          <w:p w14:paraId="4C263367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708ED87F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314776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3364AAB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E491133" w14:textId="77777777" w:rsidTr="004B5E41">
        <w:trPr>
          <w:trHeight w:val="600"/>
        </w:trPr>
        <w:tc>
          <w:tcPr>
            <w:tcW w:w="4855" w:type="dxa"/>
            <w:hideMark/>
          </w:tcPr>
          <w:p w14:paraId="2D136D2C" w14:textId="77777777" w:rsidR="004B5E41" w:rsidRPr="004B5E41" w:rsidRDefault="004B5E41">
            <w:r w:rsidRPr="004B5E41">
              <w:t>timber pine 200x50mm in 6m long to be dressed</w:t>
            </w:r>
          </w:p>
        </w:tc>
        <w:tc>
          <w:tcPr>
            <w:tcW w:w="1170" w:type="dxa"/>
            <w:noWrap/>
            <w:hideMark/>
          </w:tcPr>
          <w:p w14:paraId="5D4FF9D0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602F8FAE" w14:textId="77777777" w:rsidR="004B5E41" w:rsidRPr="004B5E41" w:rsidRDefault="004B5E41" w:rsidP="004B5E41">
            <w:pPr>
              <w:jc w:val="left"/>
            </w:pPr>
            <w:r w:rsidRPr="004B5E41">
              <w:t>10</w:t>
            </w:r>
          </w:p>
        </w:tc>
        <w:tc>
          <w:tcPr>
            <w:tcW w:w="1260" w:type="dxa"/>
            <w:noWrap/>
            <w:hideMark/>
          </w:tcPr>
          <w:p w14:paraId="1BA7EE5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4702BB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AC481E1" w14:textId="77777777" w:rsidTr="004B5E41">
        <w:trPr>
          <w:trHeight w:val="600"/>
        </w:trPr>
        <w:tc>
          <w:tcPr>
            <w:tcW w:w="4855" w:type="dxa"/>
            <w:hideMark/>
          </w:tcPr>
          <w:p w14:paraId="44259A95" w14:textId="77777777" w:rsidR="004B5E41" w:rsidRPr="004B5E41" w:rsidRDefault="004B5E41">
            <w:r w:rsidRPr="004B5E41">
              <w:t xml:space="preserve">timber pine 200x25mm in 6m long timber louver dressed </w:t>
            </w:r>
          </w:p>
        </w:tc>
        <w:tc>
          <w:tcPr>
            <w:tcW w:w="1170" w:type="dxa"/>
            <w:noWrap/>
            <w:hideMark/>
          </w:tcPr>
          <w:p w14:paraId="71A823C9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5A71D82B" w14:textId="77777777" w:rsidR="004B5E41" w:rsidRPr="004B5E41" w:rsidRDefault="004B5E41" w:rsidP="004B5E41">
            <w:pPr>
              <w:jc w:val="left"/>
            </w:pPr>
            <w:r w:rsidRPr="004B5E41">
              <w:t>27</w:t>
            </w:r>
          </w:p>
        </w:tc>
        <w:tc>
          <w:tcPr>
            <w:tcW w:w="1260" w:type="dxa"/>
            <w:noWrap/>
            <w:hideMark/>
          </w:tcPr>
          <w:p w14:paraId="5C7ED717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90E75A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BCB508A" w14:textId="77777777" w:rsidTr="004B5E41">
        <w:trPr>
          <w:trHeight w:val="600"/>
        </w:trPr>
        <w:tc>
          <w:tcPr>
            <w:tcW w:w="4855" w:type="dxa"/>
            <w:hideMark/>
          </w:tcPr>
          <w:p w14:paraId="2FB75208" w14:textId="77777777" w:rsidR="004B5E41" w:rsidRPr="004B5E41" w:rsidRDefault="004B5E41">
            <w:r w:rsidRPr="004B5E41">
              <w:t>timber pine 100x50mm in 6m long to be dressed</w:t>
            </w:r>
          </w:p>
        </w:tc>
        <w:tc>
          <w:tcPr>
            <w:tcW w:w="1170" w:type="dxa"/>
            <w:noWrap/>
            <w:hideMark/>
          </w:tcPr>
          <w:p w14:paraId="26D2C6B6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7F1E0ABB" w14:textId="77777777" w:rsidR="004B5E41" w:rsidRPr="004B5E41" w:rsidRDefault="004B5E41" w:rsidP="004B5E41">
            <w:pPr>
              <w:jc w:val="left"/>
            </w:pPr>
            <w:r w:rsidRPr="004B5E41">
              <w:t>73</w:t>
            </w:r>
          </w:p>
        </w:tc>
        <w:tc>
          <w:tcPr>
            <w:tcW w:w="1260" w:type="dxa"/>
            <w:noWrap/>
            <w:hideMark/>
          </w:tcPr>
          <w:p w14:paraId="3E8EA73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1B29A0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CD3348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01DD83BF" w14:textId="77777777" w:rsidR="004B5E41" w:rsidRPr="004B5E41" w:rsidRDefault="004B5E41">
            <w:r w:rsidRPr="004B5E41">
              <w:t>timber pine 75x50mm in 6m long to be dressed</w:t>
            </w:r>
          </w:p>
        </w:tc>
        <w:tc>
          <w:tcPr>
            <w:tcW w:w="1170" w:type="dxa"/>
            <w:noWrap/>
            <w:hideMark/>
          </w:tcPr>
          <w:p w14:paraId="2A13F70D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5AF97E32" w14:textId="77777777" w:rsidR="004B5E41" w:rsidRPr="004B5E41" w:rsidRDefault="004B5E41" w:rsidP="004B5E41">
            <w:pPr>
              <w:jc w:val="left"/>
            </w:pPr>
            <w:r w:rsidRPr="004B5E41">
              <w:t>40</w:t>
            </w:r>
          </w:p>
        </w:tc>
        <w:tc>
          <w:tcPr>
            <w:tcW w:w="1260" w:type="dxa"/>
            <w:noWrap/>
            <w:hideMark/>
          </w:tcPr>
          <w:p w14:paraId="306B3828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C5610E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6B7C28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D91F063" w14:textId="77777777" w:rsidR="004B5E41" w:rsidRPr="004B5E41" w:rsidRDefault="004B5E41">
            <w:r w:rsidRPr="004B5E41">
              <w:t>timber pine 50x50mm in 6m long to be dressed</w:t>
            </w:r>
          </w:p>
        </w:tc>
        <w:tc>
          <w:tcPr>
            <w:tcW w:w="1170" w:type="dxa"/>
            <w:noWrap/>
            <w:hideMark/>
          </w:tcPr>
          <w:p w14:paraId="22BFD04C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33A6AE48" w14:textId="77777777" w:rsidR="004B5E41" w:rsidRPr="004B5E41" w:rsidRDefault="004B5E41" w:rsidP="004B5E41">
            <w:pPr>
              <w:jc w:val="left"/>
            </w:pPr>
            <w:r w:rsidRPr="004B5E41">
              <w:t>50</w:t>
            </w:r>
          </w:p>
        </w:tc>
        <w:tc>
          <w:tcPr>
            <w:tcW w:w="1260" w:type="dxa"/>
            <w:noWrap/>
            <w:hideMark/>
          </w:tcPr>
          <w:p w14:paraId="1C78BC40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EDAB0A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091A80F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2AD551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FINISHING TRIM</w:t>
            </w:r>
          </w:p>
        </w:tc>
        <w:tc>
          <w:tcPr>
            <w:tcW w:w="1170" w:type="dxa"/>
            <w:noWrap/>
            <w:hideMark/>
          </w:tcPr>
          <w:p w14:paraId="5EA5E363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1D114839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B0C84D4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A5095D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AD0D34C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EE91573" w14:textId="77777777" w:rsidR="004B5E41" w:rsidRPr="004B5E41" w:rsidRDefault="004B5E41">
            <w:r w:rsidRPr="004B5E41">
              <w:t>Timber pine 100x25mm in 6m long strip batten</w:t>
            </w:r>
          </w:p>
        </w:tc>
        <w:tc>
          <w:tcPr>
            <w:tcW w:w="1170" w:type="dxa"/>
            <w:noWrap/>
            <w:hideMark/>
          </w:tcPr>
          <w:p w14:paraId="2EE8B9FD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3133F740" w14:textId="77777777" w:rsidR="004B5E41" w:rsidRPr="004B5E41" w:rsidRDefault="004B5E41" w:rsidP="004B5E41">
            <w:pPr>
              <w:jc w:val="left"/>
            </w:pPr>
            <w:r w:rsidRPr="004B5E41">
              <w:t>7</w:t>
            </w:r>
          </w:p>
        </w:tc>
        <w:tc>
          <w:tcPr>
            <w:tcW w:w="1260" w:type="dxa"/>
            <w:noWrap/>
            <w:hideMark/>
          </w:tcPr>
          <w:p w14:paraId="31A13202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00855D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344D0EB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2846D012" w14:textId="77777777" w:rsidR="004B5E41" w:rsidRPr="004B5E41" w:rsidRDefault="004B5E41">
            <w:r w:rsidRPr="004B5E41">
              <w:t>Timber pine 50x25mm 6m long</w:t>
            </w:r>
          </w:p>
        </w:tc>
        <w:tc>
          <w:tcPr>
            <w:tcW w:w="1170" w:type="dxa"/>
            <w:noWrap/>
            <w:hideMark/>
          </w:tcPr>
          <w:p w14:paraId="3FA904A0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52234FE8" w14:textId="77777777" w:rsidR="004B5E41" w:rsidRPr="004B5E41" w:rsidRDefault="004B5E41" w:rsidP="004B5E41">
            <w:pPr>
              <w:jc w:val="left"/>
            </w:pPr>
            <w:r w:rsidRPr="004B5E41">
              <w:t>9</w:t>
            </w:r>
          </w:p>
        </w:tc>
        <w:tc>
          <w:tcPr>
            <w:tcW w:w="1260" w:type="dxa"/>
            <w:noWrap/>
            <w:hideMark/>
          </w:tcPr>
          <w:p w14:paraId="2FBD52B2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D1A413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3393492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20F9D77" w14:textId="77777777" w:rsidR="004B5E41" w:rsidRPr="004B5E41" w:rsidRDefault="004B5E41">
            <w:r w:rsidRPr="004B5E41">
              <w:t>Marine plywood 12mm for gusset</w:t>
            </w:r>
          </w:p>
        </w:tc>
        <w:tc>
          <w:tcPr>
            <w:tcW w:w="1170" w:type="dxa"/>
            <w:noWrap/>
            <w:hideMark/>
          </w:tcPr>
          <w:p w14:paraId="6C18ACC1" w14:textId="77777777" w:rsidR="004B5E41" w:rsidRPr="004B5E41" w:rsidRDefault="004B5E41" w:rsidP="004B5E41">
            <w:pPr>
              <w:jc w:val="left"/>
            </w:pPr>
            <w:r w:rsidRPr="004B5E41">
              <w:t>sheets</w:t>
            </w:r>
          </w:p>
        </w:tc>
        <w:tc>
          <w:tcPr>
            <w:tcW w:w="1080" w:type="dxa"/>
            <w:noWrap/>
            <w:hideMark/>
          </w:tcPr>
          <w:p w14:paraId="09A84FBE" w14:textId="77777777" w:rsidR="004B5E41" w:rsidRPr="004B5E41" w:rsidRDefault="004B5E41" w:rsidP="004B5E41">
            <w:pPr>
              <w:jc w:val="left"/>
            </w:pPr>
            <w:r w:rsidRPr="004B5E41">
              <w:t>13</w:t>
            </w:r>
          </w:p>
        </w:tc>
        <w:tc>
          <w:tcPr>
            <w:tcW w:w="1260" w:type="dxa"/>
            <w:noWrap/>
            <w:hideMark/>
          </w:tcPr>
          <w:p w14:paraId="1907E798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F4C753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B434617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4A26F00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 xml:space="preserve">ROOFING MATERIALS </w:t>
            </w:r>
          </w:p>
        </w:tc>
        <w:tc>
          <w:tcPr>
            <w:tcW w:w="1170" w:type="dxa"/>
            <w:noWrap/>
            <w:hideMark/>
          </w:tcPr>
          <w:p w14:paraId="3689220D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45EC1866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D70EC6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02AF69A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7890357" w14:textId="77777777" w:rsidTr="004B5E41">
        <w:trPr>
          <w:trHeight w:val="600"/>
        </w:trPr>
        <w:tc>
          <w:tcPr>
            <w:tcW w:w="4855" w:type="dxa"/>
            <w:hideMark/>
          </w:tcPr>
          <w:p w14:paraId="6EE4B985" w14:textId="77777777" w:rsidR="004B5E41" w:rsidRPr="004B5E41" w:rsidRDefault="004B5E41">
            <w:r w:rsidRPr="004B5E41">
              <w:t xml:space="preserve">0.55BMT </w:t>
            </w:r>
            <w:proofErr w:type="spellStart"/>
            <w:r w:rsidRPr="004B5E41">
              <w:t>colorbond</w:t>
            </w:r>
            <w:proofErr w:type="spellEnd"/>
            <w:r w:rsidRPr="004B5E41">
              <w:t xml:space="preserve"> ultra (in corrugated/</w:t>
            </w:r>
            <w:proofErr w:type="spellStart"/>
            <w:r w:rsidRPr="004B5E41">
              <w:t>trimdex</w:t>
            </w:r>
            <w:proofErr w:type="spellEnd"/>
            <w:r w:rsidRPr="004B5E41">
              <w:t xml:space="preserve">) (15 </w:t>
            </w:r>
            <w:proofErr w:type="spellStart"/>
            <w:r w:rsidRPr="004B5E41">
              <w:t>feets</w:t>
            </w:r>
            <w:proofErr w:type="spellEnd"/>
            <w:r w:rsidRPr="004B5E41">
              <w:t>) (4575mm)</w:t>
            </w:r>
          </w:p>
        </w:tc>
        <w:tc>
          <w:tcPr>
            <w:tcW w:w="1170" w:type="dxa"/>
            <w:noWrap/>
            <w:hideMark/>
          </w:tcPr>
          <w:p w14:paraId="57AE0300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sht</w:t>
            </w:r>
            <w:proofErr w:type="spellEnd"/>
          </w:p>
        </w:tc>
        <w:tc>
          <w:tcPr>
            <w:tcW w:w="1080" w:type="dxa"/>
            <w:noWrap/>
            <w:hideMark/>
          </w:tcPr>
          <w:p w14:paraId="49B5EF31" w14:textId="77777777" w:rsidR="004B5E41" w:rsidRPr="004B5E41" w:rsidRDefault="004B5E41" w:rsidP="004B5E41">
            <w:pPr>
              <w:jc w:val="left"/>
            </w:pPr>
            <w:r w:rsidRPr="004B5E41">
              <w:t>33</w:t>
            </w:r>
          </w:p>
        </w:tc>
        <w:tc>
          <w:tcPr>
            <w:tcW w:w="1260" w:type="dxa"/>
            <w:noWrap/>
            <w:hideMark/>
          </w:tcPr>
          <w:p w14:paraId="63A5FC9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71D9471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85A8917" w14:textId="77777777" w:rsidTr="004B5E41">
        <w:trPr>
          <w:trHeight w:val="600"/>
        </w:trPr>
        <w:tc>
          <w:tcPr>
            <w:tcW w:w="4855" w:type="dxa"/>
            <w:hideMark/>
          </w:tcPr>
          <w:p w14:paraId="1E51ED42" w14:textId="77777777" w:rsidR="004B5E41" w:rsidRPr="004B5E41" w:rsidRDefault="004B5E41">
            <w:r w:rsidRPr="004B5E41">
              <w:t xml:space="preserve">0.55BMT </w:t>
            </w:r>
            <w:proofErr w:type="spellStart"/>
            <w:r w:rsidRPr="004B5E41">
              <w:t>colorbond</w:t>
            </w:r>
            <w:proofErr w:type="spellEnd"/>
            <w:r w:rsidRPr="004B5E41">
              <w:t xml:space="preserve"> ultra (in corrugated/</w:t>
            </w:r>
            <w:proofErr w:type="spellStart"/>
            <w:r w:rsidRPr="004B5E41">
              <w:t>trimdex</w:t>
            </w:r>
            <w:proofErr w:type="spellEnd"/>
            <w:r w:rsidRPr="004B5E41">
              <w:t xml:space="preserve">) (6 </w:t>
            </w:r>
            <w:proofErr w:type="spellStart"/>
            <w:r w:rsidRPr="004B5E41">
              <w:t>feets</w:t>
            </w:r>
            <w:proofErr w:type="spellEnd"/>
            <w:r w:rsidRPr="004B5E41">
              <w:t>) (1830mm)</w:t>
            </w:r>
          </w:p>
        </w:tc>
        <w:tc>
          <w:tcPr>
            <w:tcW w:w="1170" w:type="dxa"/>
            <w:noWrap/>
            <w:hideMark/>
          </w:tcPr>
          <w:p w14:paraId="4807CFD9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sht</w:t>
            </w:r>
            <w:proofErr w:type="spellEnd"/>
          </w:p>
        </w:tc>
        <w:tc>
          <w:tcPr>
            <w:tcW w:w="1080" w:type="dxa"/>
            <w:noWrap/>
            <w:hideMark/>
          </w:tcPr>
          <w:p w14:paraId="6EBD8D9F" w14:textId="77777777" w:rsidR="004B5E41" w:rsidRPr="004B5E41" w:rsidRDefault="004B5E41" w:rsidP="004B5E41">
            <w:pPr>
              <w:jc w:val="left"/>
            </w:pPr>
            <w:r w:rsidRPr="004B5E41">
              <w:t>11</w:t>
            </w:r>
          </w:p>
        </w:tc>
        <w:tc>
          <w:tcPr>
            <w:tcW w:w="1260" w:type="dxa"/>
            <w:noWrap/>
            <w:hideMark/>
          </w:tcPr>
          <w:p w14:paraId="78EF0C23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5B192D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948342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449E211" w14:textId="77777777" w:rsidR="004B5E41" w:rsidRPr="004B5E41" w:rsidRDefault="004B5E41">
            <w:r w:rsidRPr="004B5E41">
              <w:t xml:space="preserve">0.55BMT </w:t>
            </w:r>
            <w:proofErr w:type="spellStart"/>
            <w:r w:rsidRPr="004B5E41">
              <w:t>colorbond</w:t>
            </w:r>
            <w:proofErr w:type="spellEnd"/>
            <w:r w:rsidRPr="004B5E41">
              <w:t xml:space="preserve"> ridge capping </w:t>
            </w:r>
          </w:p>
        </w:tc>
        <w:tc>
          <w:tcPr>
            <w:tcW w:w="1170" w:type="dxa"/>
            <w:noWrap/>
            <w:hideMark/>
          </w:tcPr>
          <w:p w14:paraId="71726E2E" w14:textId="77777777" w:rsidR="004B5E41" w:rsidRPr="004B5E41" w:rsidRDefault="004B5E41" w:rsidP="004B5E41">
            <w:pPr>
              <w:jc w:val="left"/>
            </w:pPr>
            <w:r w:rsidRPr="004B5E41">
              <w:t>pcs</w:t>
            </w:r>
          </w:p>
        </w:tc>
        <w:tc>
          <w:tcPr>
            <w:tcW w:w="1080" w:type="dxa"/>
            <w:noWrap/>
            <w:hideMark/>
          </w:tcPr>
          <w:p w14:paraId="4DF9C9E7" w14:textId="77777777" w:rsidR="004B5E41" w:rsidRPr="004B5E41" w:rsidRDefault="004B5E41" w:rsidP="004B5E41">
            <w:pPr>
              <w:jc w:val="left"/>
            </w:pPr>
            <w:r w:rsidRPr="004B5E41">
              <w:t>7</w:t>
            </w:r>
          </w:p>
        </w:tc>
        <w:tc>
          <w:tcPr>
            <w:tcW w:w="1260" w:type="dxa"/>
            <w:noWrap/>
            <w:hideMark/>
          </w:tcPr>
          <w:p w14:paraId="02C3920A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3C64B6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363154B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2054BFB" w14:textId="77777777" w:rsidR="004B5E41" w:rsidRPr="004B5E41" w:rsidRDefault="004B5E41">
            <w:r w:rsidRPr="004B5E41">
              <w:lastRenderedPageBreak/>
              <w:t xml:space="preserve">6ft BMT </w:t>
            </w:r>
            <w:proofErr w:type="spellStart"/>
            <w:r w:rsidRPr="004B5E41">
              <w:t>colorond</w:t>
            </w:r>
            <w:proofErr w:type="spellEnd"/>
            <w:r w:rsidRPr="004B5E41">
              <w:t xml:space="preserve"> roof flashing </w:t>
            </w:r>
          </w:p>
        </w:tc>
        <w:tc>
          <w:tcPr>
            <w:tcW w:w="1170" w:type="dxa"/>
            <w:noWrap/>
            <w:hideMark/>
          </w:tcPr>
          <w:p w14:paraId="10409C2D" w14:textId="77777777" w:rsidR="004B5E41" w:rsidRPr="004B5E41" w:rsidRDefault="004B5E41" w:rsidP="004B5E41">
            <w:pPr>
              <w:jc w:val="left"/>
            </w:pPr>
            <w:r w:rsidRPr="004B5E41">
              <w:t>pcs</w:t>
            </w:r>
          </w:p>
        </w:tc>
        <w:tc>
          <w:tcPr>
            <w:tcW w:w="1080" w:type="dxa"/>
            <w:noWrap/>
            <w:hideMark/>
          </w:tcPr>
          <w:p w14:paraId="19B42279" w14:textId="77777777" w:rsidR="004B5E41" w:rsidRPr="004B5E41" w:rsidRDefault="004B5E41" w:rsidP="004B5E41">
            <w:pPr>
              <w:jc w:val="left"/>
            </w:pPr>
            <w:r w:rsidRPr="004B5E41">
              <w:t>12</w:t>
            </w:r>
          </w:p>
        </w:tc>
        <w:tc>
          <w:tcPr>
            <w:tcW w:w="1260" w:type="dxa"/>
            <w:noWrap/>
            <w:hideMark/>
          </w:tcPr>
          <w:p w14:paraId="2E9B314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2BF63C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D5871FE" w14:textId="77777777" w:rsidTr="004B5E41">
        <w:trPr>
          <w:trHeight w:val="600"/>
        </w:trPr>
        <w:tc>
          <w:tcPr>
            <w:tcW w:w="4855" w:type="dxa"/>
            <w:hideMark/>
          </w:tcPr>
          <w:p w14:paraId="1B34B5D7" w14:textId="77777777" w:rsidR="004B5E41" w:rsidRPr="004B5E41" w:rsidRDefault="004B5E41">
            <w:r w:rsidRPr="004B5E41">
              <w:t xml:space="preserve">0.55BMT </w:t>
            </w:r>
            <w:proofErr w:type="spellStart"/>
            <w:r w:rsidRPr="004B5E41">
              <w:t>colorbond</w:t>
            </w:r>
            <w:proofErr w:type="spellEnd"/>
            <w:r w:rsidRPr="004B5E41">
              <w:t xml:space="preserve"> guttering with bracket as necessary 2.4m </w:t>
            </w:r>
          </w:p>
        </w:tc>
        <w:tc>
          <w:tcPr>
            <w:tcW w:w="1170" w:type="dxa"/>
            <w:noWrap/>
            <w:hideMark/>
          </w:tcPr>
          <w:p w14:paraId="5030B98B" w14:textId="77777777" w:rsidR="004B5E41" w:rsidRPr="004B5E41" w:rsidRDefault="004B5E41" w:rsidP="004B5E41">
            <w:pPr>
              <w:jc w:val="left"/>
            </w:pPr>
            <w:r w:rsidRPr="004B5E41">
              <w:t>pcs</w:t>
            </w:r>
          </w:p>
        </w:tc>
        <w:tc>
          <w:tcPr>
            <w:tcW w:w="1080" w:type="dxa"/>
            <w:noWrap/>
            <w:hideMark/>
          </w:tcPr>
          <w:p w14:paraId="784AEB6D" w14:textId="77777777" w:rsidR="004B5E41" w:rsidRPr="004B5E41" w:rsidRDefault="004B5E41" w:rsidP="004B5E41">
            <w:pPr>
              <w:jc w:val="left"/>
            </w:pPr>
            <w:r w:rsidRPr="004B5E41">
              <w:t>11</w:t>
            </w:r>
          </w:p>
        </w:tc>
        <w:tc>
          <w:tcPr>
            <w:tcW w:w="1260" w:type="dxa"/>
            <w:noWrap/>
            <w:hideMark/>
          </w:tcPr>
          <w:p w14:paraId="6D369DF2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35635BD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C0C71C1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51A116A" w14:textId="77777777" w:rsidR="004B5E41" w:rsidRPr="004B5E41" w:rsidRDefault="004B5E41">
            <w:r w:rsidRPr="004B5E41">
              <w:t xml:space="preserve">stope ends </w:t>
            </w:r>
          </w:p>
        </w:tc>
        <w:tc>
          <w:tcPr>
            <w:tcW w:w="1170" w:type="dxa"/>
            <w:noWrap/>
            <w:hideMark/>
          </w:tcPr>
          <w:p w14:paraId="141AD7F7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nos</w:t>
            </w:r>
            <w:proofErr w:type="spellEnd"/>
          </w:p>
        </w:tc>
        <w:tc>
          <w:tcPr>
            <w:tcW w:w="1080" w:type="dxa"/>
            <w:noWrap/>
            <w:hideMark/>
          </w:tcPr>
          <w:p w14:paraId="64DBEB01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63D3821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433A34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C7BD1EA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474B61B" w14:textId="77777777" w:rsidR="004B5E41" w:rsidRPr="004B5E41" w:rsidRDefault="004B5E41">
            <w:r w:rsidRPr="004B5E41">
              <w:t>Outlet to gutter</w:t>
            </w:r>
          </w:p>
        </w:tc>
        <w:tc>
          <w:tcPr>
            <w:tcW w:w="1170" w:type="dxa"/>
            <w:noWrap/>
            <w:hideMark/>
          </w:tcPr>
          <w:p w14:paraId="1C7AFE1B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nos</w:t>
            </w:r>
            <w:proofErr w:type="spellEnd"/>
          </w:p>
        </w:tc>
        <w:tc>
          <w:tcPr>
            <w:tcW w:w="1080" w:type="dxa"/>
            <w:noWrap/>
            <w:hideMark/>
          </w:tcPr>
          <w:p w14:paraId="3573128C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1A9B5C4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530CED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151CA14" w14:textId="77777777" w:rsidTr="004B5E41">
        <w:trPr>
          <w:trHeight w:val="600"/>
        </w:trPr>
        <w:tc>
          <w:tcPr>
            <w:tcW w:w="4855" w:type="dxa"/>
            <w:hideMark/>
          </w:tcPr>
          <w:p w14:paraId="4530E69C" w14:textId="77777777" w:rsidR="004B5E41" w:rsidRPr="004B5E41" w:rsidRDefault="004B5E41">
            <w:r w:rsidRPr="004B5E41">
              <w:t xml:space="preserve">100mm diameter </w:t>
            </w:r>
            <w:proofErr w:type="spellStart"/>
            <w:r w:rsidRPr="004B5E41">
              <w:t>upvc</w:t>
            </w:r>
            <w:proofErr w:type="spellEnd"/>
            <w:r w:rsidRPr="004B5E41">
              <w:t xml:space="preserve"> downpipe including clips  (in 6m long)</w:t>
            </w:r>
          </w:p>
        </w:tc>
        <w:tc>
          <w:tcPr>
            <w:tcW w:w="1170" w:type="dxa"/>
            <w:noWrap/>
            <w:hideMark/>
          </w:tcPr>
          <w:p w14:paraId="000BB808" w14:textId="77777777" w:rsidR="004B5E41" w:rsidRPr="004B5E41" w:rsidRDefault="004B5E41" w:rsidP="004B5E41">
            <w:pPr>
              <w:jc w:val="left"/>
            </w:pPr>
            <w:r w:rsidRPr="004B5E41">
              <w:t>length</w:t>
            </w:r>
          </w:p>
        </w:tc>
        <w:tc>
          <w:tcPr>
            <w:tcW w:w="1080" w:type="dxa"/>
            <w:noWrap/>
            <w:hideMark/>
          </w:tcPr>
          <w:p w14:paraId="5C9FB7B6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7657B2C8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D729F31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6C5B46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9C252B5" w14:textId="77777777" w:rsidR="004B5E41" w:rsidRPr="004B5E41" w:rsidRDefault="004B5E41">
            <w:r w:rsidRPr="004B5E41">
              <w:t>clips for downpipe</w:t>
            </w:r>
          </w:p>
        </w:tc>
        <w:tc>
          <w:tcPr>
            <w:tcW w:w="1170" w:type="dxa"/>
            <w:noWrap/>
            <w:hideMark/>
          </w:tcPr>
          <w:p w14:paraId="3EEBC3BE" w14:textId="77777777" w:rsidR="004B5E41" w:rsidRPr="004B5E41" w:rsidRDefault="004B5E41" w:rsidP="004B5E41">
            <w:pPr>
              <w:jc w:val="left"/>
            </w:pPr>
            <w:r w:rsidRPr="004B5E41">
              <w:t xml:space="preserve">no </w:t>
            </w:r>
          </w:p>
        </w:tc>
        <w:tc>
          <w:tcPr>
            <w:tcW w:w="1080" w:type="dxa"/>
            <w:noWrap/>
            <w:hideMark/>
          </w:tcPr>
          <w:p w14:paraId="75C12FA1" w14:textId="77777777" w:rsidR="004B5E41" w:rsidRPr="004B5E41" w:rsidRDefault="004B5E41" w:rsidP="004B5E41">
            <w:pPr>
              <w:jc w:val="left"/>
            </w:pPr>
            <w:r w:rsidRPr="004B5E41">
              <w:t>14</w:t>
            </w:r>
          </w:p>
        </w:tc>
        <w:tc>
          <w:tcPr>
            <w:tcW w:w="1260" w:type="dxa"/>
            <w:noWrap/>
            <w:hideMark/>
          </w:tcPr>
          <w:p w14:paraId="0F4D2B01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E776E0D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9B62B1D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9A6986D" w14:textId="77777777" w:rsidR="004B5E41" w:rsidRPr="004B5E41" w:rsidRDefault="004B5E41">
            <w:r w:rsidRPr="004B5E41">
              <w:t xml:space="preserve">100mm diameter bend </w:t>
            </w:r>
          </w:p>
        </w:tc>
        <w:tc>
          <w:tcPr>
            <w:tcW w:w="1170" w:type="dxa"/>
            <w:noWrap/>
            <w:hideMark/>
          </w:tcPr>
          <w:p w14:paraId="1732729B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05635218" w14:textId="77777777" w:rsidR="004B5E41" w:rsidRPr="004B5E41" w:rsidRDefault="004B5E41" w:rsidP="004B5E41">
            <w:pPr>
              <w:jc w:val="left"/>
            </w:pPr>
            <w:r w:rsidRPr="004B5E41">
              <w:t>7</w:t>
            </w:r>
          </w:p>
        </w:tc>
        <w:tc>
          <w:tcPr>
            <w:tcW w:w="1260" w:type="dxa"/>
            <w:noWrap/>
            <w:hideMark/>
          </w:tcPr>
          <w:p w14:paraId="4E51158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7B36F01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3E1D5B1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CA0E8C1" w14:textId="77777777" w:rsidR="004B5E41" w:rsidRPr="004B5E41" w:rsidRDefault="004B5E41">
            <w:r w:rsidRPr="004B5E41">
              <w:t>10mm diameter tee</w:t>
            </w:r>
          </w:p>
        </w:tc>
        <w:tc>
          <w:tcPr>
            <w:tcW w:w="1170" w:type="dxa"/>
            <w:noWrap/>
            <w:hideMark/>
          </w:tcPr>
          <w:p w14:paraId="040DF933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271DDF23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400611B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3E3593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63CBB1B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09CFAAD1" w14:textId="77777777" w:rsidR="004B5E41" w:rsidRPr="004B5E41" w:rsidRDefault="004B5E41">
            <w:r w:rsidRPr="004B5E41">
              <w:t xml:space="preserve">silicone gun </w:t>
            </w:r>
          </w:p>
        </w:tc>
        <w:tc>
          <w:tcPr>
            <w:tcW w:w="1170" w:type="dxa"/>
            <w:noWrap/>
            <w:hideMark/>
          </w:tcPr>
          <w:p w14:paraId="7ED8BA49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5B6F82B8" w14:textId="77777777" w:rsidR="004B5E41" w:rsidRPr="004B5E41" w:rsidRDefault="004B5E41" w:rsidP="004B5E41">
            <w:pPr>
              <w:jc w:val="left"/>
            </w:pPr>
            <w:r w:rsidRPr="004B5E41">
              <w:t>1</w:t>
            </w:r>
          </w:p>
        </w:tc>
        <w:tc>
          <w:tcPr>
            <w:tcW w:w="1260" w:type="dxa"/>
            <w:noWrap/>
            <w:hideMark/>
          </w:tcPr>
          <w:p w14:paraId="5FF6C4F4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8EEA50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B3EE6CD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2E2C6F0" w14:textId="77777777" w:rsidR="004B5E41" w:rsidRPr="004B5E41" w:rsidRDefault="004B5E41">
            <w:proofErr w:type="spellStart"/>
            <w:r w:rsidRPr="004B5E41">
              <w:t>rivert</w:t>
            </w:r>
            <w:proofErr w:type="spellEnd"/>
            <w:r w:rsidRPr="004B5E41">
              <w:t xml:space="preserve"> (100no/</w:t>
            </w:r>
            <w:proofErr w:type="spellStart"/>
            <w:r w:rsidRPr="004B5E41">
              <w:t>pkt</w:t>
            </w:r>
            <w:proofErr w:type="spellEnd"/>
            <w:r w:rsidRPr="004B5E41">
              <w:t>)</w:t>
            </w:r>
          </w:p>
        </w:tc>
        <w:tc>
          <w:tcPr>
            <w:tcW w:w="1170" w:type="dxa"/>
            <w:noWrap/>
            <w:hideMark/>
          </w:tcPr>
          <w:p w14:paraId="40F6ADA5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52705F38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3C01BDB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9D8BFB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D0F2EE5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7295031" w14:textId="77777777" w:rsidR="004B5E41" w:rsidRPr="004B5E41" w:rsidRDefault="004B5E41">
            <w:r w:rsidRPr="004B5E41">
              <w:t>silicone tube</w:t>
            </w:r>
          </w:p>
        </w:tc>
        <w:tc>
          <w:tcPr>
            <w:tcW w:w="1170" w:type="dxa"/>
            <w:noWrap/>
            <w:hideMark/>
          </w:tcPr>
          <w:p w14:paraId="46F63C3F" w14:textId="77777777" w:rsidR="004B5E41" w:rsidRPr="004B5E41" w:rsidRDefault="004B5E41" w:rsidP="004B5E41">
            <w:pPr>
              <w:jc w:val="left"/>
            </w:pPr>
            <w:r w:rsidRPr="004B5E41">
              <w:t>tube</w:t>
            </w:r>
          </w:p>
        </w:tc>
        <w:tc>
          <w:tcPr>
            <w:tcW w:w="1080" w:type="dxa"/>
            <w:noWrap/>
            <w:hideMark/>
          </w:tcPr>
          <w:p w14:paraId="6F720B8F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05326284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78FA154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1F187A9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A86C276" w14:textId="77777777" w:rsidR="004B5E41" w:rsidRPr="004B5E41" w:rsidRDefault="004B5E41">
            <w:r w:rsidRPr="004B5E41">
              <w:t>caulk gun</w:t>
            </w:r>
          </w:p>
        </w:tc>
        <w:tc>
          <w:tcPr>
            <w:tcW w:w="1170" w:type="dxa"/>
            <w:noWrap/>
            <w:hideMark/>
          </w:tcPr>
          <w:p w14:paraId="5EDEF657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2A9D60C4" w14:textId="77777777" w:rsidR="004B5E41" w:rsidRPr="004B5E41" w:rsidRDefault="004B5E41" w:rsidP="004B5E41">
            <w:pPr>
              <w:jc w:val="left"/>
            </w:pPr>
            <w:r w:rsidRPr="004B5E41">
              <w:t>1</w:t>
            </w:r>
          </w:p>
        </w:tc>
        <w:tc>
          <w:tcPr>
            <w:tcW w:w="1260" w:type="dxa"/>
            <w:noWrap/>
            <w:hideMark/>
          </w:tcPr>
          <w:p w14:paraId="72960E06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1A4FFAF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D6F8669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9EE22E2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DOORS &amp; WINDOWS</w:t>
            </w:r>
          </w:p>
        </w:tc>
        <w:tc>
          <w:tcPr>
            <w:tcW w:w="1170" w:type="dxa"/>
            <w:noWrap/>
            <w:hideMark/>
          </w:tcPr>
          <w:p w14:paraId="5FBCF7D4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6F7C594A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07A692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3213EB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45B2384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A84501F" w14:textId="77777777" w:rsidR="004B5E41" w:rsidRPr="004B5E41" w:rsidRDefault="004B5E41">
            <w:r w:rsidRPr="004B5E41">
              <w:t xml:space="preserve">100 x 75mm butt brass hinges with screws </w:t>
            </w:r>
          </w:p>
        </w:tc>
        <w:tc>
          <w:tcPr>
            <w:tcW w:w="1170" w:type="dxa"/>
            <w:noWrap/>
            <w:hideMark/>
          </w:tcPr>
          <w:p w14:paraId="71029757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0B74DBE5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1D249A43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03ECD6A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A05E92E" w14:textId="77777777" w:rsidTr="004B5E41">
        <w:trPr>
          <w:trHeight w:val="600"/>
        </w:trPr>
        <w:tc>
          <w:tcPr>
            <w:tcW w:w="4855" w:type="dxa"/>
            <w:hideMark/>
          </w:tcPr>
          <w:p w14:paraId="576E47C8" w14:textId="77777777" w:rsidR="004B5E41" w:rsidRPr="004B5E41" w:rsidRDefault="004B5E41">
            <w:r w:rsidRPr="004B5E41">
              <w:t>Rebated mortice lock complete with handles and keys</w:t>
            </w:r>
          </w:p>
        </w:tc>
        <w:tc>
          <w:tcPr>
            <w:tcW w:w="1170" w:type="dxa"/>
            <w:noWrap/>
            <w:hideMark/>
          </w:tcPr>
          <w:p w14:paraId="3CC4B2C7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610B3E14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0759718A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D6580AB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4262EAC" w14:textId="77777777" w:rsidTr="004B5E41">
        <w:trPr>
          <w:trHeight w:val="600"/>
        </w:trPr>
        <w:tc>
          <w:tcPr>
            <w:tcW w:w="4855" w:type="dxa"/>
            <w:hideMark/>
          </w:tcPr>
          <w:p w14:paraId="1FCF4103" w14:textId="77777777" w:rsidR="004B5E41" w:rsidRPr="004B5E41" w:rsidRDefault="004B5E41">
            <w:r w:rsidRPr="004B5E41">
              <w:t>7 blade louver frame (</w:t>
            </w:r>
            <w:proofErr w:type="spellStart"/>
            <w:r w:rsidRPr="004B5E41">
              <w:t>andiosed</w:t>
            </w:r>
            <w:proofErr w:type="spellEnd"/>
            <w:r w:rsidRPr="004B5E41">
              <w:t xml:space="preserve"> </w:t>
            </w:r>
            <w:proofErr w:type="spellStart"/>
            <w:r w:rsidRPr="004B5E41">
              <w:t>aluminium</w:t>
            </w:r>
            <w:proofErr w:type="spellEnd"/>
            <w:r w:rsidRPr="004B5E41">
              <w:t xml:space="preserve"> with plastic clips &amp; handles</w:t>
            </w:r>
          </w:p>
        </w:tc>
        <w:tc>
          <w:tcPr>
            <w:tcW w:w="1170" w:type="dxa"/>
            <w:noWrap/>
            <w:hideMark/>
          </w:tcPr>
          <w:p w14:paraId="6CFDC583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pr</w:t>
            </w:r>
            <w:proofErr w:type="spellEnd"/>
          </w:p>
        </w:tc>
        <w:tc>
          <w:tcPr>
            <w:tcW w:w="1080" w:type="dxa"/>
            <w:noWrap/>
            <w:hideMark/>
          </w:tcPr>
          <w:p w14:paraId="5E8F1FFC" w14:textId="77777777" w:rsidR="004B5E41" w:rsidRPr="004B5E41" w:rsidRDefault="004B5E41" w:rsidP="004B5E41">
            <w:pPr>
              <w:jc w:val="left"/>
            </w:pPr>
            <w:r w:rsidRPr="004B5E41">
              <w:t>20</w:t>
            </w:r>
          </w:p>
        </w:tc>
        <w:tc>
          <w:tcPr>
            <w:tcW w:w="1260" w:type="dxa"/>
            <w:noWrap/>
            <w:hideMark/>
          </w:tcPr>
          <w:p w14:paraId="33CAE7E1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A2E7AB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1AA2E78" w14:textId="77777777" w:rsidTr="004B5E41">
        <w:trPr>
          <w:trHeight w:val="600"/>
        </w:trPr>
        <w:tc>
          <w:tcPr>
            <w:tcW w:w="4855" w:type="dxa"/>
            <w:hideMark/>
          </w:tcPr>
          <w:p w14:paraId="37D949D0" w14:textId="77777777" w:rsidR="004B5E41" w:rsidRPr="004B5E41" w:rsidRDefault="004B5E41">
            <w:r w:rsidRPr="004B5E41">
              <w:t>4 blade louver frame (</w:t>
            </w:r>
            <w:proofErr w:type="spellStart"/>
            <w:r w:rsidRPr="004B5E41">
              <w:t>andiosed</w:t>
            </w:r>
            <w:proofErr w:type="spellEnd"/>
            <w:r w:rsidRPr="004B5E41">
              <w:t xml:space="preserve"> </w:t>
            </w:r>
            <w:proofErr w:type="spellStart"/>
            <w:r w:rsidRPr="004B5E41">
              <w:t>aluminium</w:t>
            </w:r>
            <w:proofErr w:type="spellEnd"/>
            <w:r w:rsidRPr="004B5E41">
              <w:t xml:space="preserve"> with plastic clips &amp; handles </w:t>
            </w:r>
          </w:p>
        </w:tc>
        <w:tc>
          <w:tcPr>
            <w:tcW w:w="1170" w:type="dxa"/>
            <w:noWrap/>
            <w:hideMark/>
          </w:tcPr>
          <w:p w14:paraId="25F1756C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3B32874D" w14:textId="77777777" w:rsidR="004B5E41" w:rsidRPr="004B5E41" w:rsidRDefault="004B5E41" w:rsidP="004B5E41">
            <w:pPr>
              <w:jc w:val="left"/>
            </w:pPr>
            <w:r w:rsidRPr="004B5E41">
              <w:t>20</w:t>
            </w:r>
          </w:p>
        </w:tc>
        <w:tc>
          <w:tcPr>
            <w:tcW w:w="1260" w:type="dxa"/>
            <w:noWrap/>
            <w:hideMark/>
          </w:tcPr>
          <w:p w14:paraId="1C7D715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372AED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1137A5D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8C58C8E" w14:textId="77777777" w:rsidR="004B5E41" w:rsidRPr="004B5E41" w:rsidRDefault="004B5E41">
            <w:r w:rsidRPr="004B5E41">
              <w:t xml:space="preserve">150mm barrel bolt with screws </w:t>
            </w:r>
          </w:p>
        </w:tc>
        <w:tc>
          <w:tcPr>
            <w:tcW w:w="1170" w:type="dxa"/>
            <w:noWrap/>
            <w:hideMark/>
          </w:tcPr>
          <w:p w14:paraId="7DAE110D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19D12E64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08ED5FD0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5816BDB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144C79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034A1868" w14:textId="77777777" w:rsidR="004B5E41" w:rsidRPr="004B5E41" w:rsidRDefault="004B5E41">
            <w:r w:rsidRPr="004B5E41">
              <w:t>36"x 6" (914x150mm)clear glass blade</w:t>
            </w:r>
          </w:p>
        </w:tc>
        <w:tc>
          <w:tcPr>
            <w:tcW w:w="1170" w:type="dxa"/>
            <w:noWrap/>
            <w:hideMark/>
          </w:tcPr>
          <w:p w14:paraId="4C97005B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57F59434" w14:textId="77777777" w:rsidR="004B5E41" w:rsidRPr="004B5E41" w:rsidRDefault="004B5E41" w:rsidP="004B5E41">
            <w:pPr>
              <w:jc w:val="left"/>
            </w:pPr>
            <w:r w:rsidRPr="004B5E41">
              <w:t>220</w:t>
            </w:r>
          </w:p>
        </w:tc>
        <w:tc>
          <w:tcPr>
            <w:tcW w:w="1260" w:type="dxa"/>
            <w:noWrap/>
            <w:hideMark/>
          </w:tcPr>
          <w:p w14:paraId="03436403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4B6087C1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D98F8EA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6A9B97B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lastRenderedPageBreak/>
              <w:t xml:space="preserve">FINISHES </w:t>
            </w:r>
          </w:p>
        </w:tc>
        <w:tc>
          <w:tcPr>
            <w:tcW w:w="1170" w:type="dxa"/>
            <w:noWrap/>
            <w:hideMark/>
          </w:tcPr>
          <w:p w14:paraId="483D846A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7B0DC373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A101706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65031F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D5EEC0B" w14:textId="77777777" w:rsidTr="004B5E41">
        <w:trPr>
          <w:trHeight w:val="600"/>
        </w:trPr>
        <w:tc>
          <w:tcPr>
            <w:tcW w:w="4855" w:type="dxa"/>
            <w:hideMark/>
          </w:tcPr>
          <w:p w14:paraId="30920758" w14:textId="77777777" w:rsidR="004B5E41" w:rsidRPr="004B5E41" w:rsidRDefault="004B5E41">
            <w:r w:rsidRPr="004B5E41">
              <w:t>300x300mm non slip ceramic floor tile on adhesive backing @ 17pc/box</w:t>
            </w:r>
          </w:p>
        </w:tc>
        <w:tc>
          <w:tcPr>
            <w:tcW w:w="1170" w:type="dxa"/>
            <w:hideMark/>
          </w:tcPr>
          <w:p w14:paraId="6D3088BE" w14:textId="77777777" w:rsidR="004B5E41" w:rsidRPr="004B5E41" w:rsidRDefault="004B5E41" w:rsidP="004B5E41">
            <w:pPr>
              <w:jc w:val="left"/>
            </w:pPr>
            <w:r w:rsidRPr="004B5E41">
              <w:t>box</w:t>
            </w:r>
          </w:p>
        </w:tc>
        <w:tc>
          <w:tcPr>
            <w:tcW w:w="1080" w:type="dxa"/>
            <w:hideMark/>
          </w:tcPr>
          <w:p w14:paraId="79FACFB0" w14:textId="77777777" w:rsidR="004B5E41" w:rsidRPr="004B5E41" w:rsidRDefault="004B5E41" w:rsidP="004B5E41">
            <w:pPr>
              <w:jc w:val="left"/>
            </w:pPr>
            <w:r w:rsidRPr="004B5E41">
              <w:t>40</w:t>
            </w:r>
          </w:p>
        </w:tc>
        <w:tc>
          <w:tcPr>
            <w:tcW w:w="1260" w:type="dxa"/>
            <w:noWrap/>
            <w:hideMark/>
          </w:tcPr>
          <w:p w14:paraId="25FE9E1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4034AF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97E20B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D9262CC" w14:textId="77777777" w:rsidR="004B5E41" w:rsidRPr="004B5E41" w:rsidRDefault="004B5E41">
            <w:r w:rsidRPr="004B5E41">
              <w:t>CTF Adhesive for ceramic tiles @20kg/bag</w:t>
            </w:r>
          </w:p>
        </w:tc>
        <w:tc>
          <w:tcPr>
            <w:tcW w:w="1170" w:type="dxa"/>
            <w:noWrap/>
            <w:hideMark/>
          </w:tcPr>
          <w:p w14:paraId="33E50F3E" w14:textId="77777777" w:rsidR="004B5E41" w:rsidRPr="004B5E41" w:rsidRDefault="004B5E41" w:rsidP="004B5E41">
            <w:pPr>
              <w:jc w:val="left"/>
            </w:pPr>
            <w:r w:rsidRPr="004B5E41">
              <w:t>bags</w:t>
            </w:r>
          </w:p>
        </w:tc>
        <w:tc>
          <w:tcPr>
            <w:tcW w:w="1080" w:type="dxa"/>
            <w:noWrap/>
            <w:hideMark/>
          </w:tcPr>
          <w:p w14:paraId="75867CE9" w14:textId="77777777" w:rsidR="004B5E41" w:rsidRPr="004B5E41" w:rsidRDefault="004B5E41" w:rsidP="004B5E41">
            <w:pPr>
              <w:jc w:val="left"/>
            </w:pPr>
            <w:r w:rsidRPr="004B5E41">
              <w:t>22</w:t>
            </w:r>
          </w:p>
        </w:tc>
        <w:tc>
          <w:tcPr>
            <w:tcW w:w="1260" w:type="dxa"/>
            <w:noWrap/>
            <w:hideMark/>
          </w:tcPr>
          <w:p w14:paraId="4372EA1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A8C0A91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F6F2E31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6B9BD42" w14:textId="77777777" w:rsidR="004B5E41" w:rsidRPr="004B5E41" w:rsidRDefault="004B5E41">
            <w:r w:rsidRPr="004B5E41">
              <w:t>tile spacer 2mm @100pcs/pkt</w:t>
            </w:r>
          </w:p>
        </w:tc>
        <w:tc>
          <w:tcPr>
            <w:tcW w:w="1170" w:type="dxa"/>
            <w:noWrap/>
            <w:hideMark/>
          </w:tcPr>
          <w:p w14:paraId="2E9E7055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0F48412D" w14:textId="77777777" w:rsidR="004B5E41" w:rsidRPr="004B5E41" w:rsidRDefault="004B5E41" w:rsidP="004B5E41">
            <w:pPr>
              <w:jc w:val="left"/>
            </w:pPr>
            <w:r w:rsidRPr="004B5E41">
              <w:t>5</w:t>
            </w:r>
          </w:p>
        </w:tc>
        <w:tc>
          <w:tcPr>
            <w:tcW w:w="1260" w:type="dxa"/>
            <w:noWrap/>
            <w:hideMark/>
          </w:tcPr>
          <w:p w14:paraId="61F91C1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CB74F6F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B0B6B3B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74BD19D" w14:textId="77777777" w:rsidR="004B5E41" w:rsidRPr="004B5E41" w:rsidRDefault="004B5E41">
            <w:r w:rsidRPr="004B5E41">
              <w:t>Grout @2kg/pkt</w:t>
            </w:r>
          </w:p>
        </w:tc>
        <w:tc>
          <w:tcPr>
            <w:tcW w:w="1170" w:type="dxa"/>
            <w:noWrap/>
            <w:hideMark/>
          </w:tcPr>
          <w:p w14:paraId="72B53645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2CEFE4C9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260" w:type="dxa"/>
            <w:noWrap/>
            <w:hideMark/>
          </w:tcPr>
          <w:p w14:paraId="0A28C64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94AF0F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E6C4C85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701D8A0D" w14:textId="77777777" w:rsidR="004B5E41" w:rsidRPr="004B5E41" w:rsidRDefault="004B5E41">
            <w:r w:rsidRPr="004B5E41">
              <w:t>LINING</w:t>
            </w:r>
          </w:p>
        </w:tc>
        <w:tc>
          <w:tcPr>
            <w:tcW w:w="1170" w:type="dxa"/>
            <w:noWrap/>
            <w:hideMark/>
          </w:tcPr>
          <w:p w14:paraId="384609D6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71F42CFB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F6E9C02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163D84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D88F259" w14:textId="77777777" w:rsidTr="004B5E41">
        <w:trPr>
          <w:trHeight w:val="600"/>
        </w:trPr>
        <w:tc>
          <w:tcPr>
            <w:tcW w:w="4855" w:type="dxa"/>
            <w:hideMark/>
          </w:tcPr>
          <w:p w14:paraId="5BC05D69" w14:textId="77777777" w:rsidR="004B5E41" w:rsidRPr="004B5E41" w:rsidRDefault="004B5E41">
            <w:r w:rsidRPr="004B5E41">
              <w:t>Masonite ceiling gable eaves and gable end 1.2x2.4</w:t>
            </w:r>
          </w:p>
        </w:tc>
        <w:tc>
          <w:tcPr>
            <w:tcW w:w="1170" w:type="dxa"/>
            <w:noWrap/>
            <w:hideMark/>
          </w:tcPr>
          <w:p w14:paraId="7DCC6FD7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sht</w:t>
            </w:r>
            <w:proofErr w:type="spellEnd"/>
          </w:p>
        </w:tc>
        <w:tc>
          <w:tcPr>
            <w:tcW w:w="1080" w:type="dxa"/>
            <w:noWrap/>
            <w:hideMark/>
          </w:tcPr>
          <w:p w14:paraId="26EB7E1F" w14:textId="77777777" w:rsidR="004B5E41" w:rsidRPr="004B5E41" w:rsidRDefault="004B5E41" w:rsidP="004B5E41">
            <w:pPr>
              <w:jc w:val="left"/>
            </w:pPr>
            <w:r w:rsidRPr="004B5E41">
              <w:t>35</w:t>
            </w:r>
          </w:p>
        </w:tc>
        <w:tc>
          <w:tcPr>
            <w:tcW w:w="1260" w:type="dxa"/>
            <w:noWrap/>
            <w:hideMark/>
          </w:tcPr>
          <w:p w14:paraId="33523E3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7529540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223D75B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9C6128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PAINTING &amp; DECORATION</w:t>
            </w:r>
          </w:p>
        </w:tc>
        <w:tc>
          <w:tcPr>
            <w:tcW w:w="1170" w:type="dxa"/>
            <w:noWrap/>
            <w:hideMark/>
          </w:tcPr>
          <w:p w14:paraId="5EC1A8D9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46776493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D5A29C6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70190F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0CFF981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409A6A9" w14:textId="77777777" w:rsidR="004B5E41" w:rsidRPr="004B5E41" w:rsidRDefault="004B5E41">
            <w:r w:rsidRPr="004B5E41">
              <w:t>Acrylic primer sealer undercoat 4ltrs</w:t>
            </w:r>
          </w:p>
        </w:tc>
        <w:tc>
          <w:tcPr>
            <w:tcW w:w="1170" w:type="dxa"/>
            <w:noWrap/>
            <w:hideMark/>
          </w:tcPr>
          <w:p w14:paraId="414B6AC0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tn</w:t>
            </w:r>
            <w:proofErr w:type="spellEnd"/>
          </w:p>
        </w:tc>
        <w:tc>
          <w:tcPr>
            <w:tcW w:w="1080" w:type="dxa"/>
            <w:noWrap/>
            <w:hideMark/>
          </w:tcPr>
          <w:p w14:paraId="054B1AED" w14:textId="77777777" w:rsidR="004B5E41" w:rsidRPr="004B5E41" w:rsidRDefault="004B5E41" w:rsidP="004B5E41">
            <w:pPr>
              <w:jc w:val="left"/>
            </w:pPr>
            <w:r w:rsidRPr="004B5E41">
              <w:t>9</w:t>
            </w:r>
          </w:p>
        </w:tc>
        <w:tc>
          <w:tcPr>
            <w:tcW w:w="1260" w:type="dxa"/>
            <w:noWrap/>
            <w:hideMark/>
          </w:tcPr>
          <w:p w14:paraId="2D549B0A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1CC972A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A124D19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05A39C23" w14:textId="77777777" w:rsidR="004B5E41" w:rsidRPr="004B5E41" w:rsidRDefault="004B5E41">
            <w:r w:rsidRPr="004B5E41">
              <w:t>Acrylic sealer 4ltrs</w:t>
            </w:r>
          </w:p>
        </w:tc>
        <w:tc>
          <w:tcPr>
            <w:tcW w:w="1170" w:type="dxa"/>
            <w:noWrap/>
            <w:hideMark/>
          </w:tcPr>
          <w:p w14:paraId="70A9AF1F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tn</w:t>
            </w:r>
            <w:proofErr w:type="spellEnd"/>
          </w:p>
        </w:tc>
        <w:tc>
          <w:tcPr>
            <w:tcW w:w="1080" w:type="dxa"/>
            <w:noWrap/>
            <w:hideMark/>
          </w:tcPr>
          <w:p w14:paraId="38B0323F" w14:textId="77777777" w:rsidR="004B5E41" w:rsidRPr="004B5E41" w:rsidRDefault="004B5E41" w:rsidP="004B5E41">
            <w:pPr>
              <w:jc w:val="left"/>
            </w:pPr>
            <w:r w:rsidRPr="004B5E41">
              <w:t>5</w:t>
            </w:r>
          </w:p>
        </w:tc>
        <w:tc>
          <w:tcPr>
            <w:tcW w:w="1260" w:type="dxa"/>
            <w:noWrap/>
            <w:hideMark/>
          </w:tcPr>
          <w:p w14:paraId="5A8469A3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4D5686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2CA4353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B24753A" w14:textId="77777777" w:rsidR="004B5E41" w:rsidRPr="004B5E41" w:rsidRDefault="004B5E41">
            <w:r w:rsidRPr="004B5E41">
              <w:t>Acrylic primer 4ltrs</w:t>
            </w:r>
          </w:p>
        </w:tc>
        <w:tc>
          <w:tcPr>
            <w:tcW w:w="1170" w:type="dxa"/>
            <w:noWrap/>
            <w:hideMark/>
          </w:tcPr>
          <w:p w14:paraId="60B1EDF0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tn</w:t>
            </w:r>
            <w:proofErr w:type="spellEnd"/>
          </w:p>
        </w:tc>
        <w:tc>
          <w:tcPr>
            <w:tcW w:w="1080" w:type="dxa"/>
            <w:noWrap/>
            <w:hideMark/>
          </w:tcPr>
          <w:p w14:paraId="2501EF0C" w14:textId="77777777" w:rsidR="004B5E41" w:rsidRPr="004B5E41" w:rsidRDefault="004B5E41" w:rsidP="004B5E41">
            <w:pPr>
              <w:jc w:val="left"/>
            </w:pPr>
            <w:r w:rsidRPr="004B5E41">
              <w:t>9</w:t>
            </w:r>
          </w:p>
        </w:tc>
        <w:tc>
          <w:tcPr>
            <w:tcW w:w="1260" w:type="dxa"/>
            <w:noWrap/>
            <w:hideMark/>
          </w:tcPr>
          <w:p w14:paraId="563C778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8C32E0B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81545F2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4858D23" w14:textId="77777777" w:rsidR="004B5E41" w:rsidRPr="004B5E41" w:rsidRDefault="004B5E41">
            <w:r w:rsidRPr="004B5E41">
              <w:t>Acrylic semi-gloss enamel (yellow)</w:t>
            </w:r>
          </w:p>
        </w:tc>
        <w:tc>
          <w:tcPr>
            <w:tcW w:w="1170" w:type="dxa"/>
            <w:noWrap/>
            <w:hideMark/>
          </w:tcPr>
          <w:p w14:paraId="52844437" w14:textId="77777777" w:rsidR="004B5E41" w:rsidRPr="004B5E41" w:rsidRDefault="004B5E41" w:rsidP="004B5E41">
            <w:pPr>
              <w:jc w:val="left"/>
            </w:pPr>
            <w:proofErr w:type="spellStart"/>
            <w:r w:rsidRPr="004B5E41">
              <w:t>tn</w:t>
            </w:r>
            <w:proofErr w:type="spellEnd"/>
          </w:p>
        </w:tc>
        <w:tc>
          <w:tcPr>
            <w:tcW w:w="1080" w:type="dxa"/>
            <w:noWrap/>
            <w:hideMark/>
          </w:tcPr>
          <w:p w14:paraId="3739DD47" w14:textId="77777777" w:rsidR="004B5E41" w:rsidRPr="004B5E41" w:rsidRDefault="004B5E41" w:rsidP="004B5E41">
            <w:pPr>
              <w:jc w:val="left"/>
            </w:pPr>
            <w:r w:rsidRPr="004B5E41">
              <w:t>9</w:t>
            </w:r>
          </w:p>
        </w:tc>
        <w:tc>
          <w:tcPr>
            <w:tcW w:w="1260" w:type="dxa"/>
            <w:noWrap/>
            <w:hideMark/>
          </w:tcPr>
          <w:p w14:paraId="41EACAD4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773FF4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AEEA4FB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329381F" w14:textId="77777777" w:rsidR="004B5E41" w:rsidRPr="004B5E41" w:rsidRDefault="004B5E41">
            <w:r w:rsidRPr="004B5E41">
              <w:t xml:space="preserve">Tray complete with roller and sleeve </w:t>
            </w:r>
          </w:p>
        </w:tc>
        <w:tc>
          <w:tcPr>
            <w:tcW w:w="1170" w:type="dxa"/>
            <w:noWrap/>
            <w:hideMark/>
          </w:tcPr>
          <w:p w14:paraId="2F5AC39F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480F73BE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13D816B8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3EC4A6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D9E7BA5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03C3C67" w14:textId="77777777" w:rsidR="004B5E41" w:rsidRPr="004B5E41" w:rsidRDefault="004B5E41">
            <w:r w:rsidRPr="004B5E41">
              <w:t>4" paint brush</w:t>
            </w:r>
          </w:p>
        </w:tc>
        <w:tc>
          <w:tcPr>
            <w:tcW w:w="1170" w:type="dxa"/>
            <w:noWrap/>
            <w:hideMark/>
          </w:tcPr>
          <w:p w14:paraId="11E601C7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3FDEF846" w14:textId="77777777" w:rsidR="004B5E41" w:rsidRPr="004B5E41" w:rsidRDefault="004B5E41" w:rsidP="004B5E41">
            <w:pPr>
              <w:jc w:val="left"/>
            </w:pPr>
            <w:r w:rsidRPr="004B5E41">
              <w:t>6</w:t>
            </w:r>
          </w:p>
        </w:tc>
        <w:tc>
          <w:tcPr>
            <w:tcW w:w="1260" w:type="dxa"/>
            <w:noWrap/>
            <w:hideMark/>
          </w:tcPr>
          <w:p w14:paraId="67E76C1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42BC12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739437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3FA276F" w14:textId="77777777" w:rsidR="004B5E41" w:rsidRPr="004B5E41" w:rsidRDefault="004B5E41">
            <w:r w:rsidRPr="004B5E41">
              <w:t>3" paint brush</w:t>
            </w:r>
          </w:p>
        </w:tc>
        <w:tc>
          <w:tcPr>
            <w:tcW w:w="1170" w:type="dxa"/>
            <w:noWrap/>
            <w:hideMark/>
          </w:tcPr>
          <w:p w14:paraId="7EC79387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4973A9D0" w14:textId="77777777" w:rsidR="004B5E41" w:rsidRPr="004B5E41" w:rsidRDefault="004B5E41" w:rsidP="004B5E41">
            <w:pPr>
              <w:jc w:val="left"/>
            </w:pPr>
            <w:r w:rsidRPr="004B5E41">
              <w:t>6</w:t>
            </w:r>
          </w:p>
        </w:tc>
        <w:tc>
          <w:tcPr>
            <w:tcW w:w="1260" w:type="dxa"/>
            <w:noWrap/>
            <w:hideMark/>
          </w:tcPr>
          <w:p w14:paraId="75466F7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A303A4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EC021E9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0ADDD525" w14:textId="77777777" w:rsidR="004B5E41" w:rsidRPr="004B5E41" w:rsidRDefault="004B5E41">
            <w:r w:rsidRPr="004B5E41">
              <w:t>2" paint brush</w:t>
            </w:r>
          </w:p>
        </w:tc>
        <w:tc>
          <w:tcPr>
            <w:tcW w:w="1170" w:type="dxa"/>
            <w:noWrap/>
            <w:hideMark/>
          </w:tcPr>
          <w:p w14:paraId="7B46A6A8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60748067" w14:textId="77777777" w:rsidR="004B5E41" w:rsidRPr="004B5E41" w:rsidRDefault="004B5E41" w:rsidP="004B5E41">
            <w:pPr>
              <w:jc w:val="left"/>
            </w:pPr>
            <w:r w:rsidRPr="004B5E41">
              <w:t>6</w:t>
            </w:r>
          </w:p>
        </w:tc>
        <w:tc>
          <w:tcPr>
            <w:tcW w:w="1260" w:type="dxa"/>
            <w:noWrap/>
            <w:hideMark/>
          </w:tcPr>
          <w:p w14:paraId="706ED58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703257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2676CD3" w14:textId="77777777" w:rsidTr="004B5E41">
        <w:trPr>
          <w:trHeight w:val="600"/>
        </w:trPr>
        <w:tc>
          <w:tcPr>
            <w:tcW w:w="4855" w:type="dxa"/>
            <w:hideMark/>
          </w:tcPr>
          <w:p w14:paraId="2BE1DAE3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NAILS, SCREWS, BOLT ETC TO BE FULLY GALVANISED</w:t>
            </w:r>
          </w:p>
        </w:tc>
        <w:tc>
          <w:tcPr>
            <w:tcW w:w="1170" w:type="dxa"/>
            <w:noWrap/>
            <w:hideMark/>
          </w:tcPr>
          <w:p w14:paraId="1296F808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080" w:type="dxa"/>
            <w:noWrap/>
            <w:hideMark/>
          </w:tcPr>
          <w:p w14:paraId="44B5FBE9" w14:textId="77777777" w:rsidR="004B5E41" w:rsidRPr="004B5E41" w:rsidRDefault="004B5E41" w:rsidP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48DEB8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2391FB6E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4665ED7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4C6A787" w14:textId="77777777" w:rsidR="004B5E41" w:rsidRPr="004B5E41" w:rsidRDefault="004B5E41">
            <w:r w:rsidRPr="004B5E41">
              <w:t>30 x 2.8mm galvanized FC Nails @100pcs/pkt</w:t>
            </w:r>
          </w:p>
        </w:tc>
        <w:tc>
          <w:tcPr>
            <w:tcW w:w="1170" w:type="dxa"/>
            <w:noWrap/>
            <w:hideMark/>
          </w:tcPr>
          <w:p w14:paraId="1415CDD2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2385BAB9" w14:textId="77777777" w:rsidR="004B5E41" w:rsidRPr="004B5E41" w:rsidRDefault="004B5E41" w:rsidP="004B5E41">
            <w:pPr>
              <w:jc w:val="left"/>
            </w:pPr>
            <w:r w:rsidRPr="004B5E41">
              <w:t>7</w:t>
            </w:r>
          </w:p>
        </w:tc>
        <w:tc>
          <w:tcPr>
            <w:tcW w:w="1260" w:type="dxa"/>
            <w:noWrap/>
            <w:hideMark/>
          </w:tcPr>
          <w:p w14:paraId="5C58FEF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5D3AD0BA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6312FAD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6512DD4" w14:textId="77777777" w:rsidR="004B5E41" w:rsidRPr="004B5E41" w:rsidRDefault="004B5E41">
            <w:r w:rsidRPr="004B5E41">
              <w:t xml:space="preserve">50 x 5mm </w:t>
            </w:r>
            <w:proofErr w:type="spellStart"/>
            <w:r w:rsidRPr="004B5E41">
              <w:t>dia</w:t>
            </w:r>
            <w:proofErr w:type="spellEnd"/>
            <w:r w:rsidRPr="004B5E41">
              <w:t xml:space="preserve"> </w:t>
            </w:r>
            <w:proofErr w:type="spellStart"/>
            <w:r w:rsidRPr="004B5E41">
              <w:t>galv</w:t>
            </w:r>
            <w:proofErr w:type="spellEnd"/>
            <w:r w:rsidRPr="004B5E41">
              <w:t xml:space="preserve"> nails @100pcs/</w:t>
            </w:r>
            <w:proofErr w:type="spellStart"/>
            <w:r w:rsidRPr="004B5E41">
              <w:t>pkt</w:t>
            </w:r>
            <w:proofErr w:type="spellEnd"/>
          </w:p>
        </w:tc>
        <w:tc>
          <w:tcPr>
            <w:tcW w:w="1170" w:type="dxa"/>
            <w:noWrap/>
            <w:hideMark/>
          </w:tcPr>
          <w:p w14:paraId="0358020D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62534CA4" w14:textId="77777777" w:rsidR="004B5E41" w:rsidRPr="004B5E41" w:rsidRDefault="004B5E41" w:rsidP="004B5E41">
            <w:pPr>
              <w:jc w:val="left"/>
            </w:pPr>
            <w:r w:rsidRPr="004B5E41">
              <w:t>7</w:t>
            </w:r>
          </w:p>
        </w:tc>
        <w:tc>
          <w:tcPr>
            <w:tcW w:w="1260" w:type="dxa"/>
            <w:noWrap/>
            <w:hideMark/>
          </w:tcPr>
          <w:p w14:paraId="30B017F4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E93C67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EB26068" w14:textId="77777777" w:rsidTr="004B5E41">
        <w:trPr>
          <w:trHeight w:val="600"/>
        </w:trPr>
        <w:tc>
          <w:tcPr>
            <w:tcW w:w="4855" w:type="dxa"/>
            <w:hideMark/>
          </w:tcPr>
          <w:p w14:paraId="17FECA1B" w14:textId="77777777" w:rsidR="004B5E41" w:rsidRPr="004B5E41" w:rsidRDefault="004B5E41">
            <w:r w:rsidRPr="004B5E41">
              <w:t>3" x 3.15mm bullet head galvanized nail @100pcs/pkt</w:t>
            </w:r>
          </w:p>
        </w:tc>
        <w:tc>
          <w:tcPr>
            <w:tcW w:w="1170" w:type="dxa"/>
            <w:noWrap/>
            <w:hideMark/>
          </w:tcPr>
          <w:p w14:paraId="249C2183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14BE5ECE" w14:textId="77777777" w:rsidR="004B5E41" w:rsidRPr="004B5E41" w:rsidRDefault="004B5E41" w:rsidP="004B5E41">
            <w:pPr>
              <w:jc w:val="left"/>
            </w:pPr>
            <w:r w:rsidRPr="004B5E41">
              <w:t>7</w:t>
            </w:r>
          </w:p>
        </w:tc>
        <w:tc>
          <w:tcPr>
            <w:tcW w:w="1260" w:type="dxa"/>
            <w:noWrap/>
            <w:hideMark/>
          </w:tcPr>
          <w:p w14:paraId="6647D1D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6C4ADAA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70EE651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C292A74" w14:textId="77777777" w:rsidR="004B5E41" w:rsidRPr="004B5E41" w:rsidRDefault="004B5E41">
            <w:r w:rsidRPr="004B5E41">
              <w:lastRenderedPageBreak/>
              <w:t>1" x 3.15mm clout galvanized nail @100pcs/pkt</w:t>
            </w:r>
          </w:p>
        </w:tc>
        <w:tc>
          <w:tcPr>
            <w:tcW w:w="1170" w:type="dxa"/>
            <w:noWrap/>
            <w:hideMark/>
          </w:tcPr>
          <w:p w14:paraId="024E9895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1C404A19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69675CE0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D62EC4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22D7D42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1A65D56" w14:textId="77777777" w:rsidR="004B5E41" w:rsidRPr="004B5E41" w:rsidRDefault="004B5E41">
            <w:r w:rsidRPr="004B5E41">
              <w:t>M12 Bolts</w:t>
            </w:r>
          </w:p>
        </w:tc>
        <w:tc>
          <w:tcPr>
            <w:tcW w:w="1170" w:type="dxa"/>
            <w:noWrap/>
            <w:hideMark/>
          </w:tcPr>
          <w:p w14:paraId="565770A7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73898A49" w14:textId="77777777" w:rsidR="004B5E41" w:rsidRPr="004B5E41" w:rsidRDefault="004B5E41" w:rsidP="004B5E41">
            <w:pPr>
              <w:jc w:val="left"/>
            </w:pPr>
            <w:r w:rsidRPr="004B5E41">
              <w:t>19</w:t>
            </w:r>
          </w:p>
        </w:tc>
        <w:tc>
          <w:tcPr>
            <w:tcW w:w="1260" w:type="dxa"/>
            <w:noWrap/>
            <w:hideMark/>
          </w:tcPr>
          <w:p w14:paraId="7E8B07A1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6B0A818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50E35C5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162B0CF8" w14:textId="77777777" w:rsidR="004B5E41" w:rsidRPr="004B5E41" w:rsidRDefault="004B5E41">
            <w:r w:rsidRPr="004B5E41">
              <w:t xml:space="preserve">Roofing nails 3" </w:t>
            </w:r>
          </w:p>
        </w:tc>
        <w:tc>
          <w:tcPr>
            <w:tcW w:w="1170" w:type="dxa"/>
            <w:noWrap/>
            <w:hideMark/>
          </w:tcPr>
          <w:p w14:paraId="0C9D3E38" w14:textId="77777777" w:rsidR="004B5E41" w:rsidRPr="004B5E41" w:rsidRDefault="004B5E41" w:rsidP="004B5E41">
            <w:pPr>
              <w:jc w:val="left"/>
            </w:pPr>
            <w:r w:rsidRPr="004B5E41">
              <w:t>pcs</w:t>
            </w:r>
          </w:p>
        </w:tc>
        <w:tc>
          <w:tcPr>
            <w:tcW w:w="1080" w:type="dxa"/>
            <w:noWrap/>
            <w:hideMark/>
          </w:tcPr>
          <w:p w14:paraId="07689FB2" w14:textId="77777777" w:rsidR="004B5E41" w:rsidRPr="004B5E41" w:rsidRDefault="004B5E41" w:rsidP="004B5E41">
            <w:pPr>
              <w:jc w:val="left"/>
            </w:pPr>
            <w:r w:rsidRPr="004B5E41">
              <w:t>944</w:t>
            </w:r>
          </w:p>
        </w:tc>
        <w:tc>
          <w:tcPr>
            <w:tcW w:w="1260" w:type="dxa"/>
            <w:noWrap/>
            <w:hideMark/>
          </w:tcPr>
          <w:p w14:paraId="53C32FBA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20AD80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B6829C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D31AD5F" w14:textId="77777777" w:rsidR="004B5E41" w:rsidRPr="004B5E41" w:rsidRDefault="004B5E41">
            <w:r w:rsidRPr="004B5E41">
              <w:t>4" Counter sunk wood screws @50pcs/pkt</w:t>
            </w:r>
          </w:p>
        </w:tc>
        <w:tc>
          <w:tcPr>
            <w:tcW w:w="1170" w:type="dxa"/>
            <w:noWrap/>
            <w:hideMark/>
          </w:tcPr>
          <w:p w14:paraId="35D4E829" w14:textId="77777777" w:rsidR="004B5E41" w:rsidRPr="004B5E41" w:rsidRDefault="004B5E41" w:rsidP="004B5E41">
            <w:pPr>
              <w:jc w:val="left"/>
            </w:pPr>
            <w:r w:rsidRPr="004B5E41">
              <w:t>pkt</w:t>
            </w:r>
          </w:p>
        </w:tc>
        <w:tc>
          <w:tcPr>
            <w:tcW w:w="1080" w:type="dxa"/>
            <w:noWrap/>
            <w:hideMark/>
          </w:tcPr>
          <w:p w14:paraId="43DB2DC8" w14:textId="77777777" w:rsidR="004B5E41" w:rsidRPr="004B5E41" w:rsidRDefault="004B5E41" w:rsidP="004B5E41">
            <w:pPr>
              <w:jc w:val="left"/>
            </w:pPr>
            <w:r w:rsidRPr="004B5E41">
              <w:t>3</w:t>
            </w:r>
          </w:p>
        </w:tc>
        <w:tc>
          <w:tcPr>
            <w:tcW w:w="1260" w:type="dxa"/>
            <w:noWrap/>
            <w:hideMark/>
          </w:tcPr>
          <w:p w14:paraId="4A783709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00E424E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D199BC4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76168C4E" w14:textId="77777777" w:rsidR="004B5E41" w:rsidRPr="004B5E41" w:rsidRDefault="004B5E41">
            <w:r w:rsidRPr="004B5E41">
              <w:t>Angle blade 10mm</w:t>
            </w:r>
          </w:p>
        </w:tc>
        <w:tc>
          <w:tcPr>
            <w:tcW w:w="1170" w:type="dxa"/>
            <w:noWrap/>
            <w:hideMark/>
          </w:tcPr>
          <w:p w14:paraId="5A1184AB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6D1B8988" w14:textId="77777777" w:rsidR="004B5E41" w:rsidRPr="004B5E41" w:rsidRDefault="004B5E41" w:rsidP="004B5E41">
            <w:pPr>
              <w:jc w:val="left"/>
            </w:pPr>
            <w:r w:rsidRPr="004B5E41">
              <w:t>44</w:t>
            </w:r>
          </w:p>
        </w:tc>
        <w:tc>
          <w:tcPr>
            <w:tcW w:w="1260" w:type="dxa"/>
            <w:noWrap/>
            <w:hideMark/>
          </w:tcPr>
          <w:p w14:paraId="54781872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1E4EB8F0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7F45E97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6A797A1A" w14:textId="77777777" w:rsidR="004B5E41" w:rsidRPr="004B5E41" w:rsidRDefault="004B5E41">
            <w:r w:rsidRPr="004B5E41">
              <w:t>Holding down bolt</w:t>
            </w:r>
          </w:p>
        </w:tc>
        <w:tc>
          <w:tcPr>
            <w:tcW w:w="1170" w:type="dxa"/>
            <w:noWrap/>
            <w:hideMark/>
          </w:tcPr>
          <w:p w14:paraId="514E37B9" w14:textId="77777777" w:rsidR="004B5E41" w:rsidRPr="004B5E41" w:rsidRDefault="004B5E41" w:rsidP="004B5E41">
            <w:pPr>
              <w:jc w:val="left"/>
            </w:pPr>
            <w:r w:rsidRPr="004B5E41">
              <w:t>no</w:t>
            </w:r>
          </w:p>
        </w:tc>
        <w:tc>
          <w:tcPr>
            <w:tcW w:w="1080" w:type="dxa"/>
            <w:noWrap/>
            <w:hideMark/>
          </w:tcPr>
          <w:p w14:paraId="40BC8CD9" w14:textId="77777777" w:rsidR="004B5E41" w:rsidRPr="004B5E41" w:rsidRDefault="004B5E41" w:rsidP="004B5E41">
            <w:pPr>
              <w:jc w:val="left"/>
            </w:pPr>
            <w:r w:rsidRPr="004B5E41">
              <w:t>16</w:t>
            </w:r>
          </w:p>
        </w:tc>
        <w:tc>
          <w:tcPr>
            <w:tcW w:w="1260" w:type="dxa"/>
            <w:noWrap/>
            <w:hideMark/>
          </w:tcPr>
          <w:p w14:paraId="1C74361A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260" w:type="dxa"/>
            <w:noWrap/>
            <w:hideMark/>
          </w:tcPr>
          <w:p w14:paraId="314C520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04E08EE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4DDA497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 xml:space="preserve">Total cost </w:t>
            </w:r>
          </w:p>
        </w:tc>
        <w:tc>
          <w:tcPr>
            <w:tcW w:w="1170" w:type="dxa"/>
            <w:noWrap/>
            <w:hideMark/>
          </w:tcPr>
          <w:p w14:paraId="5600179C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5C96A4F2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1A42B9A0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0CD7DD36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612AA793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CB961A9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Freight</w:t>
            </w:r>
          </w:p>
        </w:tc>
        <w:tc>
          <w:tcPr>
            <w:tcW w:w="1170" w:type="dxa"/>
            <w:noWrap/>
            <w:hideMark/>
          </w:tcPr>
          <w:p w14:paraId="4EE46A02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2BC3B1DC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0D8B0451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29313E2A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0B2FC66E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C6B95D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handling</w:t>
            </w:r>
          </w:p>
        </w:tc>
        <w:tc>
          <w:tcPr>
            <w:tcW w:w="1170" w:type="dxa"/>
            <w:noWrap/>
            <w:hideMark/>
          </w:tcPr>
          <w:p w14:paraId="065FE7A5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2846618F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2F1982C4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00BA6E8D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5B5A75F6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42DC2E12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Other charges if any</w:t>
            </w:r>
          </w:p>
        </w:tc>
        <w:tc>
          <w:tcPr>
            <w:tcW w:w="1170" w:type="dxa"/>
            <w:noWrap/>
            <w:hideMark/>
          </w:tcPr>
          <w:p w14:paraId="13E05227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1FBC69A7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1A2DEA16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6E7A0D3B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5569A415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386C3D01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 xml:space="preserve">vat </w:t>
            </w:r>
          </w:p>
        </w:tc>
        <w:tc>
          <w:tcPr>
            <w:tcW w:w="1170" w:type="dxa"/>
            <w:noWrap/>
            <w:hideMark/>
          </w:tcPr>
          <w:p w14:paraId="2B6D12A7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1271487E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1EF6C99D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7CA15C94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66D26C20" w14:textId="77777777" w:rsidTr="004B5E41">
        <w:trPr>
          <w:trHeight w:val="300"/>
        </w:trPr>
        <w:tc>
          <w:tcPr>
            <w:tcW w:w="4855" w:type="dxa"/>
            <w:noWrap/>
            <w:hideMark/>
          </w:tcPr>
          <w:p w14:paraId="50C89F7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Total cost (vat inclusive)</w:t>
            </w:r>
          </w:p>
        </w:tc>
        <w:tc>
          <w:tcPr>
            <w:tcW w:w="1170" w:type="dxa"/>
            <w:noWrap/>
            <w:hideMark/>
          </w:tcPr>
          <w:p w14:paraId="3B9A1F93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22BA1C9A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58E7FD63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260" w:type="dxa"/>
            <w:noWrap/>
            <w:hideMark/>
          </w:tcPr>
          <w:p w14:paraId="56F096B4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</w:tbl>
    <w:p w14:paraId="7F6DC18B" w14:textId="77777777" w:rsidR="00D078BD" w:rsidRPr="00EC3954" w:rsidRDefault="00D078BD">
      <w:pPr>
        <w:rPr>
          <w:u w:val="single"/>
        </w:rPr>
      </w:pPr>
    </w:p>
    <w:p w14:paraId="7A9BC17A" w14:textId="3FC15DD7" w:rsidR="00D078BD" w:rsidRPr="00EC3954" w:rsidRDefault="004B5E41" w:rsidP="004B5E41">
      <w:pPr>
        <w:numPr>
          <w:ilvl w:val="0"/>
          <w:numId w:val="5"/>
        </w:numPr>
        <w:rPr>
          <w:b/>
          <w:bCs/>
          <w:u w:val="single"/>
        </w:rPr>
      </w:pPr>
      <w:r w:rsidRPr="00EC3954">
        <w:rPr>
          <w:b/>
          <w:bCs/>
          <w:u w:val="single"/>
        </w:rPr>
        <w:t xml:space="preserve">Rehabilitation of KUC </w:t>
      </w:r>
      <w:proofErr w:type="spellStart"/>
      <w:r w:rsidRPr="00EC3954">
        <w:rPr>
          <w:b/>
          <w:bCs/>
          <w:u w:val="single"/>
        </w:rPr>
        <w:t>Tekatana</w:t>
      </w:r>
      <w:proofErr w:type="spellEnd"/>
      <w:r w:rsidRPr="00EC3954">
        <w:rPr>
          <w:b/>
          <w:bCs/>
          <w:u w:val="single"/>
        </w:rPr>
        <w:t xml:space="preserve"> Church, </w:t>
      </w:r>
      <w:proofErr w:type="spellStart"/>
      <w:r w:rsidRPr="00EC3954">
        <w:rPr>
          <w:b/>
          <w:bCs/>
          <w:u w:val="single"/>
        </w:rPr>
        <w:t>Onotoa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990"/>
        <w:gridCol w:w="900"/>
        <w:gridCol w:w="1530"/>
        <w:gridCol w:w="1620"/>
      </w:tblGrid>
      <w:tr w:rsidR="004B5E41" w:rsidRPr="004B5E41" w14:paraId="06DCE560" w14:textId="77777777" w:rsidTr="004F515A">
        <w:trPr>
          <w:trHeight w:val="630"/>
        </w:trPr>
        <w:tc>
          <w:tcPr>
            <w:tcW w:w="4135" w:type="dxa"/>
            <w:hideMark/>
          </w:tcPr>
          <w:p w14:paraId="389A56CF" w14:textId="77777777" w:rsidR="004B5E41" w:rsidRPr="004B5E41" w:rsidRDefault="004B5E41" w:rsidP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 xml:space="preserve">Rehabilitation for KUC </w:t>
            </w:r>
            <w:proofErr w:type="spellStart"/>
            <w:r w:rsidRPr="004B5E41">
              <w:rPr>
                <w:b/>
                <w:bCs/>
              </w:rPr>
              <w:t>Tekatana</w:t>
            </w:r>
            <w:proofErr w:type="spellEnd"/>
            <w:r w:rsidRPr="004B5E41">
              <w:rPr>
                <w:b/>
                <w:bCs/>
              </w:rPr>
              <w:t xml:space="preserve"> Church, </w:t>
            </w:r>
            <w:proofErr w:type="spellStart"/>
            <w:r w:rsidRPr="004B5E41">
              <w:rPr>
                <w:b/>
                <w:bCs/>
              </w:rPr>
              <w:t>Onotoa</w:t>
            </w:r>
            <w:proofErr w:type="spellEnd"/>
            <w:r w:rsidRPr="004B5E41">
              <w:rPr>
                <w:b/>
                <w:bCs/>
              </w:rPr>
              <w:t xml:space="preserve"> </w:t>
            </w:r>
          </w:p>
        </w:tc>
        <w:tc>
          <w:tcPr>
            <w:tcW w:w="990" w:type="dxa"/>
            <w:noWrap/>
            <w:hideMark/>
          </w:tcPr>
          <w:p w14:paraId="14011BB1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09901CA3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78A749B1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44C2F92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3825F023" w14:textId="77777777" w:rsidTr="004F515A">
        <w:trPr>
          <w:trHeight w:val="900"/>
        </w:trPr>
        <w:tc>
          <w:tcPr>
            <w:tcW w:w="4135" w:type="dxa"/>
            <w:noWrap/>
            <w:hideMark/>
          </w:tcPr>
          <w:p w14:paraId="63583AB0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Description</w:t>
            </w:r>
          </w:p>
        </w:tc>
        <w:tc>
          <w:tcPr>
            <w:tcW w:w="990" w:type="dxa"/>
            <w:noWrap/>
            <w:hideMark/>
          </w:tcPr>
          <w:p w14:paraId="4AD04F39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Unit</w:t>
            </w:r>
          </w:p>
        </w:tc>
        <w:tc>
          <w:tcPr>
            <w:tcW w:w="900" w:type="dxa"/>
            <w:noWrap/>
            <w:hideMark/>
          </w:tcPr>
          <w:p w14:paraId="347C1D04" w14:textId="77777777" w:rsidR="004B5E41" w:rsidRPr="004B5E41" w:rsidRDefault="004B5E41" w:rsidP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Qty</w:t>
            </w:r>
          </w:p>
        </w:tc>
        <w:tc>
          <w:tcPr>
            <w:tcW w:w="1530" w:type="dxa"/>
            <w:hideMark/>
          </w:tcPr>
          <w:p w14:paraId="1871FE18" w14:textId="77777777" w:rsidR="004B5E41" w:rsidRPr="004B5E41" w:rsidRDefault="004B5E41">
            <w:pPr>
              <w:jc w:val="left"/>
              <w:rPr>
                <w:b/>
                <w:bCs/>
              </w:rPr>
            </w:pPr>
            <w:r w:rsidRPr="004B5E41">
              <w:rPr>
                <w:b/>
                <w:bCs/>
              </w:rPr>
              <w:t>Price Quotation</w:t>
            </w:r>
          </w:p>
        </w:tc>
        <w:tc>
          <w:tcPr>
            <w:tcW w:w="1620" w:type="dxa"/>
            <w:hideMark/>
          </w:tcPr>
          <w:p w14:paraId="682D97D0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T/Price Quotation</w:t>
            </w:r>
          </w:p>
        </w:tc>
      </w:tr>
      <w:tr w:rsidR="004B5E41" w:rsidRPr="004B5E41" w14:paraId="0E6242BE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227A45EF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CONCRETE WORKS</w:t>
            </w:r>
          </w:p>
        </w:tc>
        <w:tc>
          <w:tcPr>
            <w:tcW w:w="990" w:type="dxa"/>
            <w:noWrap/>
            <w:hideMark/>
          </w:tcPr>
          <w:p w14:paraId="47D9A5C9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03B9E032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0CDA9F48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3A1D3AB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E721BC5" w14:textId="77777777" w:rsidTr="004F515A">
        <w:trPr>
          <w:trHeight w:val="600"/>
        </w:trPr>
        <w:tc>
          <w:tcPr>
            <w:tcW w:w="4135" w:type="dxa"/>
            <w:hideMark/>
          </w:tcPr>
          <w:p w14:paraId="6AA738B4" w14:textId="77777777" w:rsidR="004B5E41" w:rsidRPr="004B5E41" w:rsidRDefault="004B5E41">
            <w:r w:rsidRPr="004B5E41">
              <w:t xml:space="preserve">40 kg </w:t>
            </w:r>
            <w:proofErr w:type="spellStart"/>
            <w:r w:rsidRPr="004B5E41">
              <w:t>portland</w:t>
            </w:r>
            <w:proofErr w:type="spellEnd"/>
            <w:r w:rsidRPr="004B5E41">
              <w:t xml:space="preserve"> cement for cracked </w:t>
            </w:r>
            <w:proofErr w:type="spellStart"/>
            <w:r w:rsidRPr="004B5E41">
              <w:t>limewall</w:t>
            </w:r>
            <w:proofErr w:type="spellEnd"/>
            <w:r w:rsidRPr="004B5E41">
              <w:t xml:space="preserve"> </w:t>
            </w:r>
          </w:p>
        </w:tc>
        <w:tc>
          <w:tcPr>
            <w:tcW w:w="990" w:type="dxa"/>
            <w:noWrap/>
            <w:hideMark/>
          </w:tcPr>
          <w:p w14:paraId="2C374EBF" w14:textId="77777777" w:rsidR="004B5E41" w:rsidRPr="004B5E41" w:rsidRDefault="004B5E41">
            <w:r w:rsidRPr="004B5E41">
              <w:t>bags</w:t>
            </w:r>
          </w:p>
        </w:tc>
        <w:tc>
          <w:tcPr>
            <w:tcW w:w="900" w:type="dxa"/>
            <w:noWrap/>
            <w:hideMark/>
          </w:tcPr>
          <w:p w14:paraId="60D4CACE" w14:textId="77777777" w:rsidR="004B5E41" w:rsidRPr="004B5E41" w:rsidRDefault="004B5E41" w:rsidP="004B5E41">
            <w:pPr>
              <w:jc w:val="left"/>
            </w:pPr>
            <w:r w:rsidRPr="004B5E41">
              <w:t>35</w:t>
            </w:r>
          </w:p>
        </w:tc>
        <w:tc>
          <w:tcPr>
            <w:tcW w:w="1530" w:type="dxa"/>
            <w:noWrap/>
            <w:hideMark/>
          </w:tcPr>
          <w:p w14:paraId="5E751D5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4DF4ABDD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A67D3F2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3AA03047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STRUCTURAL TIMBER (PINE TIMBER)</w:t>
            </w:r>
          </w:p>
        </w:tc>
        <w:tc>
          <w:tcPr>
            <w:tcW w:w="990" w:type="dxa"/>
            <w:noWrap/>
            <w:hideMark/>
          </w:tcPr>
          <w:p w14:paraId="2E68FA39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0C541BCD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11BB38B4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567B11D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F1FF151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0C3AD444" w14:textId="77777777" w:rsidR="004B5E41" w:rsidRPr="004B5E41" w:rsidRDefault="004B5E41">
            <w:r w:rsidRPr="004B5E41">
              <w:t>Timber pine 75x50mm in 6m long</w:t>
            </w:r>
          </w:p>
        </w:tc>
        <w:tc>
          <w:tcPr>
            <w:tcW w:w="990" w:type="dxa"/>
            <w:noWrap/>
            <w:hideMark/>
          </w:tcPr>
          <w:p w14:paraId="47EDF704" w14:textId="77777777" w:rsidR="004B5E41" w:rsidRPr="004B5E41" w:rsidRDefault="004B5E41">
            <w:r w:rsidRPr="004B5E41">
              <w:t>length</w:t>
            </w:r>
          </w:p>
        </w:tc>
        <w:tc>
          <w:tcPr>
            <w:tcW w:w="900" w:type="dxa"/>
            <w:noWrap/>
            <w:hideMark/>
          </w:tcPr>
          <w:p w14:paraId="0F2A24C8" w14:textId="77777777" w:rsidR="004B5E41" w:rsidRPr="004B5E41" w:rsidRDefault="004B5E41" w:rsidP="004B5E41">
            <w:pPr>
              <w:jc w:val="left"/>
            </w:pPr>
            <w:r w:rsidRPr="004B5E41">
              <w:t>6</w:t>
            </w:r>
          </w:p>
        </w:tc>
        <w:tc>
          <w:tcPr>
            <w:tcW w:w="1530" w:type="dxa"/>
            <w:noWrap/>
            <w:hideMark/>
          </w:tcPr>
          <w:p w14:paraId="5ED1B557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E26BCA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C2EDAB4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27796F11" w14:textId="77777777" w:rsidR="004B5E41" w:rsidRPr="004B5E41" w:rsidRDefault="004B5E41">
            <w:r w:rsidRPr="004B5E41">
              <w:lastRenderedPageBreak/>
              <w:t>timber pine 50x50mm in 6m long</w:t>
            </w:r>
          </w:p>
        </w:tc>
        <w:tc>
          <w:tcPr>
            <w:tcW w:w="990" w:type="dxa"/>
            <w:noWrap/>
            <w:hideMark/>
          </w:tcPr>
          <w:p w14:paraId="78A6B351" w14:textId="77777777" w:rsidR="004B5E41" w:rsidRPr="004B5E41" w:rsidRDefault="004B5E41">
            <w:r w:rsidRPr="004B5E41">
              <w:t>length</w:t>
            </w:r>
          </w:p>
        </w:tc>
        <w:tc>
          <w:tcPr>
            <w:tcW w:w="900" w:type="dxa"/>
            <w:noWrap/>
            <w:hideMark/>
          </w:tcPr>
          <w:p w14:paraId="2E3A29F5" w14:textId="77777777" w:rsidR="004B5E41" w:rsidRPr="004B5E41" w:rsidRDefault="004B5E41" w:rsidP="004B5E41">
            <w:pPr>
              <w:jc w:val="left"/>
            </w:pPr>
            <w:r w:rsidRPr="004B5E41">
              <w:t>70</w:t>
            </w:r>
          </w:p>
        </w:tc>
        <w:tc>
          <w:tcPr>
            <w:tcW w:w="1530" w:type="dxa"/>
            <w:noWrap/>
            <w:hideMark/>
          </w:tcPr>
          <w:p w14:paraId="0868557A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5A3E90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E7F589B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4C88F139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DOORS &amp; WINDOWS</w:t>
            </w:r>
          </w:p>
        </w:tc>
        <w:tc>
          <w:tcPr>
            <w:tcW w:w="990" w:type="dxa"/>
            <w:noWrap/>
            <w:hideMark/>
          </w:tcPr>
          <w:p w14:paraId="3C9AFCA3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20DAC665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03F9C79E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06BB15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447B62A" w14:textId="77777777" w:rsidTr="004F515A">
        <w:trPr>
          <w:trHeight w:val="600"/>
        </w:trPr>
        <w:tc>
          <w:tcPr>
            <w:tcW w:w="4135" w:type="dxa"/>
            <w:hideMark/>
          </w:tcPr>
          <w:p w14:paraId="567711C4" w14:textId="77777777" w:rsidR="004B5E41" w:rsidRPr="004B5E41" w:rsidRDefault="004B5E41">
            <w:r w:rsidRPr="004B5E41">
              <w:t>10 blade louvre frame plastic type complete with screws</w:t>
            </w:r>
          </w:p>
        </w:tc>
        <w:tc>
          <w:tcPr>
            <w:tcW w:w="990" w:type="dxa"/>
            <w:noWrap/>
            <w:hideMark/>
          </w:tcPr>
          <w:p w14:paraId="30F175C7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3A402A83" w14:textId="77777777" w:rsidR="004B5E41" w:rsidRPr="004B5E41" w:rsidRDefault="004B5E41" w:rsidP="004B5E41">
            <w:pPr>
              <w:jc w:val="left"/>
            </w:pPr>
            <w:r w:rsidRPr="004B5E41">
              <w:t>15</w:t>
            </w:r>
          </w:p>
        </w:tc>
        <w:tc>
          <w:tcPr>
            <w:tcW w:w="1530" w:type="dxa"/>
            <w:noWrap/>
            <w:hideMark/>
          </w:tcPr>
          <w:p w14:paraId="4AABA78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36479C6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275E9D8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E24638A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FINISHES</w:t>
            </w:r>
          </w:p>
        </w:tc>
        <w:tc>
          <w:tcPr>
            <w:tcW w:w="990" w:type="dxa"/>
            <w:noWrap/>
            <w:hideMark/>
          </w:tcPr>
          <w:p w14:paraId="550B8FC1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3796CB3C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2EFF9AC2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1EE0D5C7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21B083A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098BFEF" w14:textId="77777777" w:rsidR="004B5E41" w:rsidRPr="004B5E41" w:rsidRDefault="004B5E41">
            <w:proofErr w:type="spellStart"/>
            <w:r w:rsidRPr="004B5E41">
              <w:t>Fibre</w:t>
            </w:r>
            <w:proofErr w:type="spellEnd"/>
            <w:r w:rsidRPr="004B5E41">
              <w:t xml:space="preserve"> cement 2.4x1.2x6mm thick</w:t>
            </w:r>
          </w:p>
        </w:tc>
        <w:tc>
          <w:tcPr>
            <w:tcW w:w="990" w:type="dxa"/>
            <w:noWrap/>
            <w:hideMark/>
          </w:tcPr>
          <w:p w14:paraId="2F082411" w14:textId="77777777" w:rsidR="004B5E41" w:rsidRPr="004B5E41" w:rsidRDefault="004B5E41">
            <w:proofErr w:type="spellStart"/>
            <w:r w:rsidRPr="004B5E41">
              <w:t>sht</w:t>
            </w:r>
            <w:proofErr w:type="spellEnd"/>
          </w:p>
        </w:tc>
        <w:tc>
          <w:tcPr>
            <w:tcW w:w="900" w:type="dxa"/>
            <w:noWrap/>
            <w:hideMark/>
          </w:tcPr>
          <w:p w14:paraId="665C7DE9" w14:textId="77777777" w:rsidR="004B5E41" w:rsidRPr="004B5E41" w:rsidRDefault="004B5E41" w:rsidP="004B5E41">
            <w:pPr>
              <w:jc w:val="left"/>
            </w:pPr>
            <w:r w:rsidRPr="004B5E41">
              <w:t>91</w:t>
            </w:r>
          </w:p>
        </w:tc>
        <w:tc>
          <w:tcPr>
            <w:tcW w:w="1530" w:type="dxa"/>
            <w:noWrap/>
            <w:hideMark/>
          </w:tcPr>
          <w:p w14:paraId="05573667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7DCED05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40DFF99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2174726" w14:textId="77777777" w:rsidR="004B5E41" w:rsidRPr="004B5E41" w:rsidRDefault="004B5E41">
            <w:r w:rsidRPr="004B5E41">
              <w:t>ceramic tile 300 x 300 @17pcs/box</w:t>
            </w:r>
          </w:p>
        </w:tc>
        <w:tc>
          <w:tcPr>
            <w:tcW w:w="990" w:type="dxa"/>
            <w:noWrap/>
            <w:hideMark/>
          </w:tcPr>
          <w:p w14:paraId="321171D9" w14:textId="77777777" w:rsidR="004B5E41" w:rsidRPr="004B5E41" w:rsidRDefault="004B5E41">
            <w:r w:rsidRPr="004B5E41">
              <w:t>box</w:t>
            </w:r>
          </w:p>
        </w:tc>
        <w:tc>
          <w:tcPr>
            <w:tcW w:w="900" w:type="dxa"/>
            <w:noWrap/>
            <w:hideMark/>
          </w:tcPr>
          <w:p w14:paraId="624951AB" w14:textId="77777777" w:rsidR="004B5E41" w:rsidRPr="004B5E41" w:rsidRDefault="004B5E41" w:rsidP="004B5E41">
            <w:pPr>
              <w:jc w:val="left"/>
            </w:pPr>
            <w:r w:rsidRPr="004B5E41">
              <w:t>182</w:t>
            </w:r>
          </w:p>
        </w:tc>
        <w:tc>
          <w:tcPr>
            <w:tcW w:w="1530" w:type="dxa"/>
            <w:noWrap/>
            <w:hideMark/>
          </w:tcPr>
          <w:p w14:paraId="31CF0409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6DDA8ADC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562F8F8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58137D27" w14:textId="77777777" w:rsidR="004B5E41" w:rsidRPr="004B5E41" w:rsidRDefault="004B5E41">
            <w:r w:rsidRPr="004B5E41">
              <w:t>CTF @20kg/bag</w:t>
            </w:r>
          </w:p>
        </w:tc>
        <w:tc>
          <w:tcPr>
            <w:tcW w:w="990" w:type="dxa"/>
            <w:noWrap/>
            <w:hideMark/>
          </w:tcPr>
          <w:p w14:paraId="7EB522A5" w14:textId="77777777" w:rsidR="004B5E41" w:rsidRPr="004B5E41" w:rsidRDefault="004B5E41">
            <w:r w:rsidRPr="004B5E41">
              <w:t>bags</w:t>
            </w:r>
          </w:p>
        </w:tc>
        <w:tc>
          <w:tcPr>
            <w:tcW w:w="900" w:type="dxa"/>
            <w:noWrap/>
            <w:hideMark/>
          </w:tcPr>
          <w:p w14:paraId="05FF2036" w14:textId="77777777" w:rsidR="004B5E41" w:rsidRPr="004B5E41" w:rsidRDefault="004B5E41" w:rsidP="004B5E41">
            <w:pPr>
              <w:jc w:val="left"/>
            </w:pPr>
            <w:r w:rsidRPr="004B5E41">
              <w:t>182</w:t>
            </w:r>
          </w:p>
        </w:tc>
        <w:tc>
          <w:tcPr>
            <w:tcW w:w="1530" w:type="dxa"/>
            <w:noWrap/>
            <w:hideMark/>
          </w:tcPr>
          <w:p w14:paraId="27836C4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77DE4751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B99FE31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0F61663" w14:textId="77777777" w:rsidR="004B5E41" w:rsidRPr="004B5E41" w:rsidRDefault="004B5E41">
            <w:r w:rsidRPr="004B5E41">
              <w:t>4mm tile spacer @100pcs/pkt</w:t>
            </w:r>
          </w:p>
        </w:tc>
        <w:tc>
          <w:tcPr>
            <w:tcW w:w="990" w:type="dxa"/>
            <w:noWrap/>
            <w:hideMark/>
          </w:tcPr>
          <w:p w14:paraId="5BC5BB11" w14:textId="77777777" w:rsidR="004B5E41" w:rsidRPr="004B5E41" w:rsidRDefault="004B5E41">
            <w:r w:rsidRPr="004B5E41">
              <w:t>pkt</w:t>
            </w:r>
          </w:p>
        </w:tc>
        <w:tc>
          <w:tcPr>
            <w:tcW w:w="900" w:type="dxa"/>
            <w:noWrap/>
            <w:hideMark/>
          </w:tcPr>
          <w:p w14:paraId="4BA6529E" w14:textId="77777777" w:rsidR="004B5E41" w:rsidRPr="004B5E41" w:rsidRDefault="004B5E41" w:rsidP="004B5E41">
            <w:pPr>
              <w:jc w:val="left"/>
            </w:pPr>
            <w:r w:rsidRPr="004B5E41">
              <w:t>50</w:t>
            </w:r>
          </w:p>
        </w:tc>
        <w:tc>
          <w:tcPr>
            <w:tcW w:w="1530" w:type="dxa"/>
            <w:noWrap/>
            <w:hideMark/>
          </w:tcPr>
          <w:p w14:paraId="46BC5043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4160048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A1B48D2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DB96727" w14:textId="77777777" w:rsidR="004B5E41" w:rsidRPr="004B5E41" w:rsidRDefault="004B5E41">
            <w:r w:rsidRPr="004B5E41">
              <w:t>Grout @20kg/bag</w:t>
            </w:r>
          </w:p>
        </w:tc>
        <w:tc>
          <w:tcPr>
            <w:tcW w:w="990" w:type="dxa"/>
            <w:noWrap/>
            <w:hideMark/>
          </w:tcPr>
          <w:p w14:paraId="4CB73CB4" w14:textId="77777777" w:rsidR="004B5E41" w:rsidRPr="004B5E41" w:rsidRDefault="004B5E41">
            <w:r w:rsidRPr="004B5E41">
              <w:t>bags</w:t>
            </w:r>
          </w:p>
        </w:tc>
        <w:tc>
          <w:tcPr>
            <w:tcW w:w="900" w:type="dxa"/>
            <w:noWrap/>
            <w:hideMark/>
          </w:tcPr>
          <w:p w14:paraId="2CA090D8" w14:textId="77777777" w:rsidR="004B5E41" w:rsidRPr="004B5E41" w:rsidRDefault="004B5E41" w:rsidP="004B5E41">
            <w:pPr>
              <w:jc w:val="left"/>
            </w:pPr>
            <w:r w:rsidRPr="004B5E41">
              <w:t>20</w:t>
            </w:r>
          </w:p>
        </w:tc>
        <w:tc>
          <w:tcPr>
            <w:tcW w:w="1530" w:type="dxa"/>
            <w:noWrap/>
            <w:hideMark/>
          </w:tcPr>
          <w:p w14:paraId="26E184F0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34B5B631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906C134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43C5840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ELECTRICAL</w:t>
            </w:r>
          </w:p>
        </w:tc>
        <w:tc>
          <w:tcPr>
            <w:tcW w:w="990" w:type="dxa"/>
            <w:noWrap/>
            <w:hideMark/>
          </w:tcPr>
          <w:p w14:paraId="0B668498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76F96759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58FEC102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403F575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0EA4CB01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32ED9DB" w14:textId="77777777" w:rsidR="004B5E41" w:rsidRPr="004B5E41" w:rsidRDefault="004B5E41">
            <w:r w:rsidRPr="004B5E41">
              <w:t xml:space="preserve">1.5mm cable </w:t>
            </w:r>
          </w:p>
        </w:tc>
        <w:tc>
          <w:tcPr>
            <w:tcW w:w="990" w:type="dxa"/>
            <w:noWrap/>
            <w:hideMark/>
          </w:tcPr>
          <w:p w14:paraId="67688AF6" w14:textId="77777777" w:rsidR="004B5E41" w:rsidRPr="004B5E41" w:rsidRDefault="004B5E41">
            <w:r w:rsidRPr="004B5E41">
              <w:t>m</w:t>
            </w:r>
          </w:p>
        </w:tc>
        <w:tc>
          <w:tcPr>
            <w:tcW w:w="900" w:type="dxa"/>
            <w:noWrap/>
            <w:hideMark/>
          </w:tcPr>
          <w:p w14:paraId="30A7E87E" w14:textId="77777777" w:rsidR="004B5E41" w:rsidRPr="004B5E41" w:rsidRDefault="004B5E41" w:rsidP="004B5E41">
            <w:pPr>
              <w:jc w:val="left"/>
            </w:pPr>
            <w:r w:rsidRPr="004B5E41">
              <w:t>150</w:t>
            </w:r>
          </w:p>
        </w:tc>
        <w:tc>
          <w:tcPr>
            <w:tcW w:w="1530" w:type="dxa"/>
            <w:noWrap/>
            <w:hideMark/>
          </w:tcPr>
          <w:p w14:paraId="348EFD8B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6CA19A2E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482164D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30C953E" w14:textId="77777777" w:rsidR="004B5E41" w:rsidRPr="004B5E41" w:rsidRDefault="004B5E41">
            <w:r w:rsidRPr="004B5E41">
              <w:t>Pendant light fittings complete</w:t>
            </w:r>
          </w:p>
        </w:tc>
        <w:tc>
          <w:tcPr>
            <w:tcW w:w="990" w:type="dxa"/>
            <w:noWrap/>
            <w:hideMark/>
          </w:tcPr>
          <w:p w14:paraId="74C647FB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75C46DED" w14:textId="77777777" w:rsidR="004B5E41" w:rsidRPr="004B5E41" w:rsidRDefault="004B5E41" w:rsidP="004B5E41">
            <w:pPr>
              <w:jc w:val="left"/>
            </w:pPr>
            <w:r w:rsidRPr="004B5E41">
              <w:t>10</w:t>
            </w:r>
          </w:p>
        </w:tc>
        <w:tc>
          <w:tcPr>
            <w:tcW w:w="1530" w:type="dxa"/>
            <w:noWrap/>
            <w:hideMark/>
          </w:tcPr>
          <w:p w14:paraId="0BBA262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7F56157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F76C2EA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2D9E57EC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PAINTING &amp; DECORATIONS</w:t>
            </w:r>
          </w:p>
        </w:tc>
        <w:tc>
          <w:tcPr>
            <w:tcW w:w="990" w:type="dxa"/>
            <w:noWrap/>
            <w:hideMark/>
          </w:tcPr>
          <w:p w14:paraId="2E9FCB4F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43474F9E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21C649E6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4F0DCCCD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12BE26C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A20812B" w14:textId="77777777" w:rsidR="004B5E41" w:rsidRPr="004B5E41" w:rsidRDefault="004B5E41">
            <w:r w:rsidRPr="004B5E41">
              <w:t>Acrylic sealer</w:t>
            </w:r>
          </w:p>
        </w:tc>
        <w:tc>
          <w:tcPr>
            <w:tcW w:w="990" w:type="dxa"/>
            <w:noWrap/>
            <w:hideMark/>
          </w:tcPr>
          <w:p w14:paraId="7C08399E" w14:textId="77777777" w:rsidR="004B5E41" w:rsidRPr="004B5E41" w:rsidRDefault="004B5E41">
            <w:proofErr w:type="spellStart"/>
            <w:r w:rsidRPr="004B5E41">
              <w:t>tn</w:t>
            </w:r>
            <w:proofErr w:type="spellEnd"/>
          </w:p>
        </w:tc>
        <w:tc>
          <w:tcPr>
            <w:tcW w:w="900" w:type="dxa"/>
            <w:noWrap/>
            <w:hideMark/>
          </w:tcPr>
          <w:p w14:paraId="62974AEC" w14:textId="77777777" w:rsidR="004B5E41" w:rsidRPr="004B5E41" w:rsidRDefault="004B5E41" w:rsidP="004B5E41">
            <w:pPr>
              <w:jc w:val="left"/>
            </w:pPr>
            <w:r w:rsidRPr="004B5E41">
              <w:t>41</w:t>
            </w:r>
          </w:p>
        </w:tc>
        <w:tc>
          <w:tcPr>
            <w:tcW w:w="1530" w:type="dxa"/>
            <w:noWrap/>
            <w:hideMark/>
          </w:tcPr>
          <w:p w14:paraId="6122288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767AD435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C25AC6C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B9A3C19" w14:textId="77777777" w:rsidR="004B5E41" w:rsidRPr="004B5E41" w:rsidRDefault="004B5E41">
            <w:r w:rsidRPr="004B5E41">
              <w:t>Undercoat 4ltrs</w:t>
            </w:r>
          </w:p>
        </w:tc>
        <w:tc>
          <w:tcPr>
            <w:tcW w:w="990" w:type="dxa"/>
            <w:noWrap/>
            <w:hideMark/>
          </w:tcPr>
          <w:p w14:paraId="17007662" w14:textId="77777777" w:rsidR="004B5E41" w:rsidRPr="004B5E41" w:rsidRDefault="004B5E41">
            <w:proofErr w:type="spellStart"/>
            <w:r w:rsidRPr="004B5E41">
              <w:t>tn</w:t>
            </w:r>
            <w:proofErr w:type="spellEnd"/>
          </w:p>
        </w:tc>
        <w:tc>
          <w:tcPr>
            <w:tcW w:w="900" w:type="dxa"/>
            <w:noWrap/>
            <w:hideMark/>
          </w:tcPr>
          <w:p w14:paraId="07CA4547" w14:textId="77777777" w:rsidR="004B5E41" w:rsidRPr="004B5E41" w:rsidRDefault="004B5E41" w:rsidP="004B5E41">
            <w:pPr>
              <w:jc w:val="left"/>
            </w:pPr>
            <w:r w:rsidRPr="004B5E41">
              <w:t>41</w:t>
            </w:r>
          </w:p>
        </w:tc>
        <w:tc>
          <w:tcPr>
            <w:tcW w:w="1530" w:type="dxa"/>
            <w:noWrap/>
            <w:hideMark/>
          </w:tcPr>
          <w:p w14:paraId="75D066B1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5700937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748C5616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5C54788F" w14:textId="77777777" w:rsidR="004B5E41" w:rsidRPr="004B5E41" w:rsidRDefault="004B5E41">
            <w:r w:rsidRPr="004B5E41">
              <w:t>Enamels 4ltrs</w:t>
            </w:r>
          </w:p>
        </w:tc>
        <w:tc>
          <w:tcPr>
            <w:tcW w:w="990" w:type="dxa"/>
            <w:noWrap/>
            <w:hideMark/>
          </w:tcPr>
          <w:p w14:paraId="2FA1F12C" w14:textId="77777777" w:rsidR="004B5E41" w:rsidRPr="004B5E41" w:rsidRDefault="004B5E41">
            <w:proofErr w:type="spellStart"/>
            <w:r w:rsidRPr="004B5E41">
              <w:t>tn</w:t>
            </w:r>
            <w:proofErr w:type="spellEnd"/>
          </w:p>
        </w:tc>
        <w:tc>
          <w:tcPr>
            <w:tcW w:w="900" w:type="dxa"/>
            <w:noWrap/>
            <w:hideMark/>
          </w:tcPr>
          <w:p w14:paraId="72ADFC0C" w14:textId="77777777" w:rsidR="004B5E41" w:rsidRPr="004B5E41" w:rsidRDefault="004B5E41" w:rsidP="004B5E41">
            <w:pPr>
              <w:jc w:val="left"/>
            </w:pPr>
            <w:r w:rsidRPr="004B5E41">
              <w:t>41</w:t>
            </w:r>
          </w:p>
        </w:tc>
        <w:tc>
          <w:tcPr>
            <w:tcW w:w="1530" w:type="dxa"/>
            <w:noWrap/>
            <w:hideMark/>
          </w:tcPr>
          <w:p w14:paraId="17AB5B1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3D319AA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B9E1766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46CF8733" w14:textId="77777777" w:rsidR="004B5E41" w:rsidRPr="004B5E41" w:rsidRDefault="004B5E41">
            <w:r w:rsidRPr="004B5E41">
              <w:t>paint primer 4ltrs</w:t>
            </w:r>
          </w:p>
        </w:tc>
        <w:tc>
          <w:tcPr>
            <w:tcW w:w="990" w:type="dxa"/>
            <w:noWrap/>
            <w:hideMark/>
          </w:tcPr>
          <w:p w14:paraId="22827716" w14:textId="77777777" w:rsidR="004B5E41" w:rsidRPr="004B5E41" w:rsidRDefault="004B5E41">
            <w:proofErr w:type="spellStart"/>
            <w:r w:rsidRPr="004B5E41">
              <w:t>tn</w:t>
            </w:r>
            <w:proofErr w:type="spellEnd"/>
          </w:p>
        </w:tc>
        <w:tc>
          <w:tcPr>
            <w:tcW w:w="900" w:type="dxa"/>
            <w:noWrap/>
            <w:hideMark/>
          </w:tcPr>
          <w:p w14:paraId="021F4C61" w14:textId="77777777" w:rsidR="004B5E41" w:rsidRPr="004B5E41" w:rsidRDefault="004B5E41" w:rsidP="004B5E41">
            <w:pPr>
              <w:jc w:val="left"/>
            </w:pPr>
            <w:r w:rsidRPr="004B5E41">
              <w:t>2</w:t>
            </w:r>
          </w:p>
        </w:tc>
        <w:tc>
          <w:tcPr>
            <w:tcW w:w="1530" w:type="dxa"/>
            <w:noWrap/>
            <w:hideMark/>
          </w:tcPr>
          <w:p w14:paraId="05C1E05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79C8E8F6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82FB9CF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AF4804A" w14:textId="77777777" w:rsidR="004B5E41" w:rsidRPr="004B5E41" w:rsidRDefault="004B5E41">
            <w:proofErr w:type="spellStart"/>
            <w:r w:rsidRPr="004B5E41">
              <w:t>semi gloss</w:t>
            </w:r>
            <w:proofErr w:type="spellEnd"/>
            <w:r w:rsidRPr="004B5E41">
              <w:t xml:space="preserve"> 4ltrs</w:t>
            </w:r>
          </w:p>
        </w:tc>
        <w:tc>
          <w:tcPr>
            <w:tcW w:w="990" w:type="dxa"/>
            <w:noWrap/>
            <w:hideMark/>
          </w:tcPr>
          <w:p w14:paraId="40EA87BA" w14:textId="77777777" w:rsidR="004B5E41" w:rsidRPr="004B5E41" w:rsidRDefault="004B5E41">
            <w:proofErr w:type="spellStart"/>
            <w:r w:rsidRPr="004B5E41">
              <w:t>tn</w:t>
            </w:r>
            <w:proofErr w:type="spellEnd"/>
          </w:p>
        </w:tc>
        <w:tc>
          <w:tcPr>
            <w:tcW w:w="900" w:type="dxa"/>
            <w:noWrap/>
            <w:hideMark/>
          </w:tcPr>
          <w:p w14:paraId="0065B354" w14:textId="77777777" w:rsidR="004B5E41" w:rsidRPr="004B5E41" w:rsidRDefault="004B5E41" w:rsidP="004B5E41">
            <w:pPr>
              <w:jc w:val="left"/>
            </w:pPr>
            <w:r w:rsidRPr="004B5E41">
              <w:t>41</w:t>
            </w:r>
          </w:p>
        </w:tc>
        <w:tc>
          <w:tcPr>
            <w:tcW w:w="1530" w:type="dxa"/>
            <w:noWrap/>
            <w:hideMark/>
          </w:tcPr>
          <w:p w14:paraId="589D5F4D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85DF93F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C7E9548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19F7FE76" w14:textId="77777777" w:rsidR="004B5E41" w:rsidRPr="004B5E41" w:rsidRDefault="004B5E41">
            <w:r w:rsidRPr="004B5E41">
              <w:t>Tray complete with roller and sleeve</w:t>
            </w:r>
          </w:p>
        </w:tc>
        <w:tc>
          <w:tcPr>
            <w:tcW w:w="990" w:type="dxa"/>
            <w:noWrap/>
            <w:hideMark/>
          </w:tcPr>
          <w:p w14:paraId="59E9BA8D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76A68A36" w14:textId="77777777" w:rsidR="004B5E41" w:rsidRPr="004B5E41" w:rsidRDefault="004B5E41" w:rsidP="004B5E41">
            <w:pPr>
              <w:jc w:val="left"/>
            </w:pPr>
            <w:r w:rsidRPr="004B5E41">
              <w:t>15</w:t>
            </w:r>
          </w:p>
        </w:tc>
        <w:tc>
          <w:tcPr>
            <w:tcW w:w="1530" w:type="dxa"/>
            <w:noWrap/>
            <w:hideMark/>
          </w:tcPr>
          <w:p w14:paraId="6E113565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53A6698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15571BBB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2F31D09C" w14:textId="77777777" w:rsidR="004B5E41" w:rsidRPr="004B5E41" w:rsidRDefault="004B5E41">
            <w:r w:rsidRPr="004B5E41">
              <w:t xml:space="preserve"> 2 inch paint brush</w:t>
            </w:r>
          </w:p>
        </w:tc>
        <w:tc>
          <w:tcPr>
            <w:tcW w:w="990" w:type="dxa"/>
            <w:noWrap/>
            <w:hideMark/>
          </w:tcPr>
          <w:p w14:paraId="251CC844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5C3B9924" w14:textId="77777777" w:rsidR="004B5E41" w:rsidRPr="004B5E41" w:rsidRDefault="004B5E41" w:rsidP="004B5E41">
            <w:pPr>
              <w:jc w:val="left"/>
            </w:pPr>
            <w:r w:rsidRPr="004B5E41">
              <w:t>20</w:t>
            </w:r>
          </w:p>
        </w:tc>
        <w:tc>
          <w:tcPr>
            <w:tcW w:w="1530" w:type="dxa"/>
            <w:noWrap/>
            <w:hideMark/>
          </w:tcPr>
          <w:p w14:paraId="756EDC02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38FB221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A99C5B1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49CF8CD4" w14:textId="77777777" w:rsidR="004B5E41" w:rsidRPr="004B5E41" w:rsidRDefault="004B5E41">
            <w:r w:rsidRPr="004B5E41">
              <w:t>3 inch paint brush</w:t>
            </w:r>
          </w:p>
        </w:tc>
        <w:tc>
          <w:tcPr>
            <w:tcW w:w="990" w:type="dxa"/>
            <w:noWrap/>
            <w:hideMark/>
          </w:tcPr>
          <w:p w14:paraId="3A5A8E30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3F0D93DD" w14:textId="77777777" w:rsidR="004B5E41" w:rsidRPr="004B5E41" w:rsidRDefault="004B5E41" w:rsidP="004B5E41">
            <w:pPr>
              <w:jc w:val="left"/>
            </w:pPr>
            <w:r w:rsidRPr="004B5E41">
              <w:t>20</w:t>
            </w:r>
          </w:p>
        </w:tc>
        <w:tc>
          <w:tcPr>
            <w:tcW w:w="1530" w:type="dxa"/>
            <w:noWrap/>
            <w:hideMark/>
          </w:tcPr>
          <w:p w14:paraId="06EE699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03568E3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F25433F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841F39C" w14:textId="77777777" w:rsidR="004B5E41" w:rsidRPr="004B5E41" w:rsidRDefault="004B5E41">
            <w:r w:rsidRPr="004B5E41">
              <w:t>4 inch paint brush</w:t>
            </w:r>
          </w:p>
        </w:tc>
        <w:tc>
          <w:tcPr>
            <w:tcW w:w="990" w:type="dxa"/>
            <w:noWrap/>
            <w:hideMark/>
          </w:tcPr>
          <w:p w14:paraId="452B9F7B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35921C88" w14:textId="77777777" w:rsidR="004B5E41" w:rsidRPr="004B5E41" w:rsidRDefault="004B5E41" w:rsidP="004B5E41">
            <w:pPr>
              <w:jc w:val="left"/>
            </w:pPr>
            <w:r w:rsidRPr="004B5E41">
              <w:t>20</w:t>
            </w:r>
          </w:p>
        </w:tc>
        <w:tc>
          <w:tcPr>
            <w:tcW w:w="1530" w:type="dxa"/>
            <w:noWrap/>
            <w:hideMark/>
          </w:tcPr>
          <w:p w14:paraId="415D67FF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376B6C44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270B4E5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439199DC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lastRenderedPageBreak/>
              <w:t>NAILS &amp; SCREWS</w:t>
            </w:r>
          </w:p>
        </w:tc>
        <w:tc>
          <w:tcPr>
            <w:tcW w:w="990" w:type="dxa"/>
            <w:noWrap/>
            <w:hideMark/>
          </w:tcPr>
          <w:p w14:paraId="43C85BD2" w14:textId="77777777" w:rsidR="004B5E41" w:rsidRPr="004B5E41" w:rsidRDefault="004B5E41">
            <w:r w:rsidRPr="004B5E41">
              <w:t> </w:t>
            </w:r>
          </w:p>
        </w:tc>
        <w:tc>
          <w:tcPr>
            <w:tcW w:w="900" w:type="dxa"/>
            <w:noWrap/>
            <w:hideMark/>
          </w:tcPr>
          <w:p w14:paraId="78776B64" w14:textId="77777777" w:rsidR="004B5E41" w:rsidRPr="004B5E41" w:rsidRDefault="004B5E41">
            <w:r w:rsidRPr="004B5E41">
              <w:t> </w:t>
            </w:r>
          </w:p>
        </w:tc>
        <w:tc>
          <w:tcPr>
            <w:tcW w:w="1530" w:type="dxa"/>
            <w:noWrap/>
            <w:hideMark/>
          </w:tcPr>
          <w:p w14:paraId="185FCEF2" w14:textId="77777777" w:rsidR="004B5E41" w:rsidRPr="004B5E41" w:rsidRDefault="004B5E41"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2E92D7E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3BEF73D8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48D88D15" w14:textId="77777777" w:rsidR="004B5E41" w:rsidRPr="004B5E41" w:rsidRDefault="004B5E41">
            <w:r w:rsidRPr="004B5E41">
              <w:t xml:space="preserve">4" galvanized nail </w:t>
            </w:r>
          </w:p>
        </w:tc>
        <w:tc>
          <w:tcPr>
            <w:tcW w:w="990" w:type="dxa"/>
            <w:noWrap/>
            <w:hideMark/>
          </w:tcPr>
          <w:p w14:paraId="36A93AF1" w14:textId="77777777" w:rsidR="004B5E41" w:rsidRPr="004B5E41" w:rsidRDefault="004B5E41">
            <w:r w:rsidRPr="004B5E41">
              <w:t>kg</w:t>
            </w:r>
          </w:p>
        </w:tc>
        <w:tc>
          <w:tcPr>
            <w:tcW w:w="900" w:type="dxa"/>
            <w:noWrap/>
            <w:hideMark/>
          </w:tcPr>
          <w:p w14:paraId="15470100" w14:textId="77777777" w:rsidR="004B5E41" w:rsidRPr="004B5E41" w:rsidRDefault="004B5E41" w:rsidP="004B5E41">
            <w:pPr>
              <w:jc w:val="left"/>
            </w:pPr>
            <w:r w:rsidRPr="004B5E41">
              <w:t>18</w:t>
            </w:r>
          </w:p>
        </w:tc>
        <w:tc>
          <w:tcPr>
            <w:tcW w:w="1530" w:type="dxa"/>
            <w:noWrap/>
            <w:hideMark/>
          </w:tcPr>
          <w:p w14:paraId="5FFE217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33576CA3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C1C75AA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C3BFC02" w14:textId="77777777" w:rsidR="004B5E41" w:rsidRPr="004B5E41" w:rsidRDefault="004B5E41">
            <w:r w:rsidRPr="004B5E41">
              <w:t xml:space="preserve">3" galvanized nail </w:t>
            </w:r>
          </w:p>
        </w:tc>
        <w:tc>
          <w:tcPr>
            <w:tcW w:w="990" w:type="dxa"/>
            <w:noWrap/>
            <w:hideMark/>
          </w:tcPr>
          <w:p w14:paraId="543FD10F" w14:textId="77777777" w:rsidR="004B5E41" w:rsidRPr="004B5E41" w:rsidRDefault="004B5E41">
            <w:r w:rsidRPr="004B5E41">
              <w:t>kg</w:t>
            </w:r>
          </w:p>
        </w:tc>
        <w:tc>
          <w:tcPr>
            <w:tcW w:w="900" w:type="dxa"/>
            <w:noWrap/>
            <w:hideMark/>
          </w:tcPr>
          <w:p w14:paraId="2F4421DD" w14:textId="77777777" w:rsidR="004B5E41" w:rsidRPr="004B5E41" w:rsidRDefault="004B5E41" w:rsidP="004B5E41">
            <w:pPr>
              <w:jc w:val="left"/>
            </w:pPr>
            <w:r w:rsidRPr="004B5E41">
              <w:t>18</w:t>
            </w:r>
          </w:p>
        </w:tc>
        <w:tc>
          <w:tcPr>
            <w:tcW w:w="1530" w:type="dxa"/>
            <w:noWrap/>
            <w:hideMark/>
          </w:tcPr>
          <w:p w14:paraId="63D3E6F6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535056BD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2F4DE62B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ADACEE6" w14:textId="77777777" w:rsidR="004B5E41" w:rsidRPr="004B5E41" w:rsidRDefault="004B5E41">
            <w:r w:rsidRPr="004B5E41">
              <w:t>2" galvanized nail</w:t>
            </w:r>
          </w:p>
        </w:tc>
        <w:tc>
          <w:tcPr>
            <w:tcW w:w="990" w:type="dxa"/>
            <w:noWrap/>
            <w:hideMark/>
          </w:tcPr>
          <w:p w14:paraId="37404D15" w14:textId="77777777" w:rsidR="004B5E41" w:rsidRPr="004B5E41" w:rsidRDefault="004B5E41">
            <w:r w:rsidRPr="004B5E41">
              <w:t>kg</w:t>
            </w:r>
          </w:p>
        </w:tc>
        <w:tc>
          <w:tcPr>
            <w:tcW w:w="900" w:type="dxa"/>
            <w:noWrap/>
            <w:hideMark/>
          </w:tcPr>
          <w:p w14:paraId="38D9FE77" w14:textId="77777777" w:rsidR="004B5E41" w:rsidRPr="004B5E41" w:rsidRDefault="004B5E41" w:rsidP="004B5E41">
            <w:pPr>
              <w:jc w:val="left"/>
            </w:pPr>
            <w:r w:rsidRPr="004B5E41">
              <w:t>18</w:t>
            </w:r>
          </w:p>
        </w:tc>
        <w:tc>
          <w:tcPr>
            <w:tcW w:w="1530" w:type="dxa"/>
            <w:noWrap/>
            <w:hideMark/>
          </w:tcPr>
          <w:p w14:paraId="1E03DAEC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14F2525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FEBCD4D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5A83BE2F" w14:textId="1BFF9333" w:rsidR="004B5E41" w:rsidRPr="004B5E41" w:rsidRDefault="004F515A">
            <w:r w:rsidRPr="004B5E41">
              <w:t>1.5-inch</w:t>
            </w:r>
            <w:r w:rsidR="004B5E41" w:rsidRPr="004B5E41">
              <w:t xml:space="preserve"> clout nail</w:t>
            </w:r>
          </w:p>
        </w:tc>
        <w:tc>
          <w:tcPr>
            <w:tcW w:w="990" w:type="dxa"/>
            <w:noWrap/>
            <w:hideMark/>
          </w:tcPr>
          <w:p w14:paraId="0B24049E" w14:textId="77777777" w:rsidR="004B5E41" w:rsidRPr="004B5E41" w:rsidRDefault="004B5E41">
            <w:r w:rsidRPr="004B5E41">
              <w:t>kg</w:t>
            </w:r>
          </w:p>
        </w:tc>
        <w:tc>
          <w:tcPr>
            <w:tcW w:w="900" w:type="dxa"/>
            <w:noWrap/>
            <w:hideMark/>
          </w:tcPr>
          <w:p w14:paraId="7FD1D851" w14:textId="77777777" w:rsidR="004B5E41" w:rsidRPr="004B5E41" w:rsidRDefault="004B5E41" w:rsidP="004B5E41">
            <w:pPr>
              <w:jc w:val="left"/>
            </w:pPr>
            <w:r w:rsidRPr="004B5E41">
              <w:t>60</w:t>
            </w:r>
          </w:p>
        </w:tc>
        <w:tc>
          <w:tcPr>
            <w:tcW w:w="1530" w:type="dxa"/>
            <w:noWrap/>
            <w:hideMark/>
          </w:tcPr>
          <w:p w14:paraId="3064A119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1F8517B9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4D1703EB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242FEC8C" w14:textId="2BB5F0F8" w:rsidR="004B5E41" w:rsidRPr="004B5E41" w:rsidRDefault="004B5E41">
            <w:r w:rsidRPr="004B5E41">
              <w:t xml:space="preserve">1 </w:t>
            </w:r>
            <w:r w:rsidR="004F515A" w:rsidRPr="004B5E41">
              <w:t>1/4-inch</w:t>
            </w:r>
            <w:r w:rsidRPr="004B5E41">
              <w:t xml:space="preserve"> </w:t>
            </w:r>
            <w:proofErr w:type="spellStart"/>
            <w:r w:rsidRPr="004B5E41">
              <w:t>fibre</w:t>
            </w:r>
            <w:proofErr w:type="spellEnd"/>
            <w:r w:rsidRPr="004B5E41">
              <w:t xml:space="preserve"> cement board screws</w:t>
            </w:r>
          </w:p>
        </w:tc>
        <w:tc>
          <w:tcPr>
            <w:tcW w:w="990" w:type="dxa"/>
            <w:noWrap/>
            <w:hideMark/>
          </w:tcPr>
          <w:p w14:paraId="5D928E13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5A615939" w14:textId="77777777" w:rsidR="004B5E41" w:rsidRPr="004B5E41" w:rsidRDefault="004B5E41" w:rsidP="004B5E41">
            <w:pPr>
              <w:jc w:val="left"/>
            </w:pPr>
            <w:r w:rsidRPr="004B5E41">
              <w:t>2912</w:t>
            </w:r>
          </w:p>
        </w:tc>
        <w:tc>
          <w:tcPr>
            <w:tcW w:w="1530" w:type="dxa"/>
            <w:noWrap/>
            <w:hideMark/>
          </w:tcPr>
          <w:p w14:paraId="63A8D63E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5F2FEFFF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605D790A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06FE38FF" w14:textId="59501112" w:rsidR="004B5E41" w:rsidRPr="004B5E41" w:rsidRDefault="004B5E41">
            <w:r w:rsidRPr="004B5E41">
              <w:t>4-inch dyna bolt</w:t>
            </w:r>
          </w:p>
        </w:tc>
        <w:tc>
          <w:tcPr>
            <w:tcW w:w="990" w:type="dxa"/>
            <w:noWrap/>
            <w:hideMark/>
          </w:tcPr>
          <w:p w14:paraId="61DD5451" w14:textId="77777777" w:rsidR="004B5E41" w:rsidRPr="004B5E41" w:rsidRDefault="004B5E41">
            <w:r w:rsidRPr="004B5E41">
              <w:t>no</w:t>
            </w:r>
          </w:p>
        </w:tc>
        <w:tc>
          <w:tcPr>
            <w:tcW w:w="900" w:type="dxa"/>
            <w:noWrap/>
            <w:hideMark/>
          </w:tcPr>
          <w:p w14:paraId="02F8A4C9" w14:textId="77777777" w:rsidR="004B5E41" w:rsidRPr="004B5E41" w:rsidRDefault="004B5E41" w:rsidP="004B5E41">
            <w:pPr>
              <w:jc w:val="left"/>
            </w:pPr>
            <w:r w:rsidRPr="004B5E41">
              <w:t>6</w:t>
            </w:r>
          </w:p>
        </w:tc>
        <w:tc>
          <w:tcPr>
            <w:tcW w:w="1530" w:type="dxa"/>
            <w:noWrap/>
            <w:hideMark/>
          </w:tcPr>
          <w:p w14:paraId="17D66214" w14:textId="77777777" w:rsidR="004B5E41" w:rsidRPr="004B5E41" w:rsidRDefault="004B5E41">
            <w:pPr>
              <w:jc w:val="left"/>
            </w:pPr>
            <w:r w:rsidRPr="004B5E41">
              <w:t> </w:t>
            </w:r>
          </w:p>
        </w:tc>
        <w:tc>
          <w:tcPr>
            <w:tcW w:w="1620" w:type="dxa"/>
            <w:noWrap/>
            <w:hideMark/>
          </w:tcPr>
          <w:p w14:paraId="167D4F72" w14:textId="77777777" w:rsidR="004B5E41" w:rsidRPr="004B5E41" w:rsidRDefault="004B5E41">
            <w:r w:rsidRPr="004B5E41">
              <w:t> </w:t>
            </w:r>
          </w:p>
        </w:tc>
      </w:tr>
      <w:tr w:rsidR="004B5E41" w:rsidRPr="004B5E41" w14:paraId="55492BD8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CF97069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Total cost</w:t>
            </w:r>
          </w:p>
        </w:tc>
        <w:tc>
          <w:tcPr>
            <w:tcW w:w="990" w:type="dxa"/>
            <w:noWrap/>
            <w:hideMark/>
          </w:tcPr>
          <w:p w14:paraId="085A6F0C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1062DF6D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3C2217B0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02F3928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2FAD1D86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323DF66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freight</w:t>
            </w:r>
          </w:p>
        </w:tc>
        <w:tc>
          <w:tcPr>
            <w:tcW w:w="990" w:type="dxa"/>
            <w:noWrap/>
            <w:hideMark/>
          </w:tcPr>
          <w:p w14:paraId="423E4C6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6B061176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62D8DA5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43D5330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1205B666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1F52634A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handling</w:t>
            </w:r>
          </w:p>
        </w:tc>
        <w:tc>
          <w:tcPr>
            <w:tcW w:w="990" w:type="dxa"/>
            <w:noWrap/>
            <w:hideMark/>
          </w:tcPr>
          <w:p w14:paraId="36B7DDE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46C8E6D2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244BE274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0E3B3FA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5966CFEB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00331A89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other charges if any</w:t>
            </w:r>
          </w:p>
        </w:tc>
        <w:tc>
          <w:tcPr>
            <w:tcW w:w="990" w:type="dxa"/>
            <w:noWrap/>
            <w:hideMark/>
          </w:tcPr>
          <w:p w14:paraId="438DA514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2C02C9A8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01FF0EA6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0E196E6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5B0BD677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58435D76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90" w:type="dxa"/>
            <w:noWrap/>
            <w:hideMark/>
          </w:tcPr>
          <w:p w14:paraId="2B6551B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68FC5E6C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34BF54FD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2B2C3C23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3F84ED47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702F8592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vat</w:t>
            </w:r>
          </w:p>
        </w:tc>
        <w:tc>
          <w:tcPr>
            <w:tcW w:w="990" w:type="dxa"/>
            <w:noWrap/>
            <w:hideMark/>
          </w:tcPr>
          <w:p w14:paraId="6A2412EB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04F6BC5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08A3BF21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0CE81BF3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  <w:tr w:rsidR="004B5E41" w:rsidRPr="004B5E41" w14:paraId="0A01382E" w14:textId="77777777" w:rsidTr="004F515A">
        <w:trPr>
          <w:trHeight w:val="300"/>
        </w:trPr>
        <w:tc>
          <w:tcPr>
            <w:tcW w:w="4135" w:type="dxa"/>
            <w:noWrap/>
            <w:hideMark/>
          </w:tcPr>
          <w:p w14:paraId="698F98E1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Total cost (vat inclusive)</w:t>
            </w:r>
          </w:p>
        </w:tc>
        <w:tc>
          <w:tcPr>
            <w:tcW w:w="990" w:type="dxa"/>
            <w:noWrap/>
            <w:hideMark/>
          </w:tcPr>
          <w:p w14:paraId="44E8D2A5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32E5D4CA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362122D9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042B407" w14:textId="77777777" w:rsidR="004B5E41" w:rsidRPr="004B5E41" w:rsidRDefault="004B5E41">
            <w:pPr>
              <w:rPr>
                <w:b/>
                <w:bCs/>
              </w:rPr>
            </w:pPr>
            <w:r w:rsidRPr="004B5E41">
              <w:rPr>
                <w:b/>
                <w:bCs/>
              </w:rPr>
              <w:t> </w:t>
            </w:r>
          </w:p>
        </w:tc>
      </w:tr>
    </w:tbl>
    <w:p w14:paraId="7839E522" w14:textId="630B5742" w:rsidR="004B5E41" w:rsidRPr="00EC3954" w:rsidRDefault="004B5E41" w:rsidP="004B5E41">
      <w:pPr>
        <w:rPr>
          <w:b/>
          <w:bCs/>
        </w:rPr>
      </w:pPr>
    </w:p>
    <w:p w14:paraId="451F7AAF" w14:textId="2EF27665" w:rsidR="00EC3954" w:rsidRPr="00EC3954" w:rsidRDefault="00EC3954" w:rsidP="004B5E41">
      <w:pPr>
        <w:rPr>
          <w:b/>
          <w:bCs/>
          <w:u w:val="single"/>
        </w:rPr>
      </w:pPr>
      <w:r w:rsidRPr="00EC3954">
        <w:rPr>
          <w:b/>
          <w:bCs/>
          <w:u w:val="single"/>
        </w:rPr>
        <w:t xml:space="preserve">5. Rehabilitation for KUC </w:t>
      </w:r>
      <w:proofErr w:type="spellStart"/>
      <w:r w:rsidRPr="00EC3954">
        <w:rPr>
          <w:b/>
          <w:bCs/>
          <w:u w:val="single"/>
        </w:rPr>
        <w:t>Tamaroa</w:t>
      </w:r>
      <w:proofErr w:type="spellEnd"/>
      <w:r w:rsidRPr="00EC3954">
        <w:rPr>
          <w:b/>
          <w:bCs/>
          <w:u w:val="single"/>
        </w:rPr>
        <w:t xml:space="preserve"> church, </w:t>
      </w:r>
      <w:proofErr w:type="spellStart"/>
      <w:r w:rsidRPr="00EC3954">
        <w:rPr>
          <w:b/>
          <w:bCs/>
          <w:u w:val="single"/>
        </w:rPr>
        <w:t>Arorae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45"/>
        <w:gridCol w:w="1080"/>
        <w:gridCol w:w="900"/>
        <w:gridCol w:w="1530"/>
        <w:gridCol w:w="1620"/>
      </w:tblGrid>
      <w:tr w:rsidR="00EC3954" w:rsidRPr="00EC3954" w14:paraId="58E73307" w14:textId="77777777" w:rsidTr="00EC3954">
        <w:trPr>
          <w:trHeight w:val="765"/>
        </w:trPr>
        <w:tc>
          <w:tcPr>
            <w:tcW w:w="4045" w:type="dxa"/>
            <w:hideMark/>
          </w:tcPr>
          <w:p w14:paraId="34B94DE6" w14:textId="77777777" w:rsidR="00EC3954" w:rsidRPr="00EC3954" w:rsidRDefault="00EC3954" w:rsidP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 xml:space="preserve">Rehabilitation for KUC </w:t>
            </w:r>
            <w:proofErr w:type="spellStart"/>
            <w:r w:rsidRPr="00EC3954">
              <w:rPr>
                <w:b/>
                <w:bCs/>
                <w:i/>
                <w:iCs/>
              </w:rPr>
              <w:t>Tamaroa</w:t>
            </w:r>
            <w:proofErr w:type="spellEnd"/>
            <w:r w:rsidRPr="00EC3954">
              <w:rPr>
                <w:b/>
                <w:bCs/>
                <w:i/>
                <w:iCs/>
              </w:rPr>
              <w:t xml:space="preserve"> Church, </w:t>
            </w:r>
            <w:proofErr w:type="spellStart"/>
            <w:r w:rsidRPr="00EC3954">
              <w:rPr>
                <w:b/>
                <w:bCs/>
                <w:i/>
                <w:iCs/>
              </w:rPr>
              <w:t>Arorae</w:t>
            </w:r>
            <w:proofErr w:type="spellEnd"/>
            <w:r w:rsidRPr="00EC3954">
              <w:rPr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noWrap/>
            <w:hideMark/>
          </w:tcPr>
          <w:p w14:paraId="43EE3304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2427FEB7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2D63794A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C30D84F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0261335A" w14:textId="77777777" w:rsidTr="00EC3954">
        <w:trPr>
          <w:trHeight w:val="675"/>
        </w:trPr>
        <w:tc>
          <w:tcPr>
            <w:tcW w:w="4045" w:type="dxa"/>
            <w:noWrap/>
            <w:hideMark/>
          </w:tcPr>
          <w:p w14:paraId="389D75B3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Description</w:t>
            </w:r>
          </w:p>
        </w:tc>
        <w:tc>
          <w:tcPr>
            <w:tcW w:w="1080" w:type="dxa"/>
            <w:noWrap/>
            <w:hideMark/>
          </w:tcPr>
          <w:p w14:paraId="0BB92BEC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Unit</w:t>
            </w:r>
          </w:p>
        </w:tc>
        <w:tc>
          <w:tcPr>
            <w:tcW w:w="900" w:type="dxa"/>
            <w:noWrap/>
            <w:hideMark/>
          </w:tcPr>
          <w:p w14:paraId="59D6B2AE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Qty</w:t>
            </w:r>
          </w:p>
        </w:tc>
        <w:tc>
          <w:tcPr>
            <w:tcW w:w="1530" w:type="dxa"/>
            <w:hideMark/>
          </w:tcPr>
          <w:p w14:paraId="1C91B506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Price Quotation</w:t>
            </w:r>
          </w:p>
        </w:tc>
        <w:tc>
          <w:tcPr>
            <w:tcW w:w="1620" w:type="dxa"/>
            <w:hideMark/>
          </w:tcPr>
          <w:p w14:paraId="1CDA6BAB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T/Price Quotation</w:t>
            </w:r>
          </w:p>
        </w:tc>
      </w:tr>
      <w:tr w:rsidR="00EC3954" w:rsidRPr="00EC3954" w14:paraId="5CB07147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65FBA7F5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TEMPORARY WORKS</w:t>
            </w:r>
          </w:p>
        </w:tc>
        <w:tc>
          <w:tcPr>
            <w:tcW w:w="1080" w:type="dxa"/>
            <w:noWrap/>
            <w:hideMark/>
          </w:tcPr>
          <w:p w14:paraId="02675EEA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52B0F99E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6A650E98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41EDD926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78967AD9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77F68EE6" w14:textId="77777777" w:rsidR="00EC3954" w:rsidRPr="00EC3954" w:rsidRDefault="00EC3954">
            <w:proofErr w:type="spellStart"/>
            <w:r w:rsidRPr="00EC3954">
              <w:t>Formply</w:t>
            </w:r>
            <w:proofErr w:type="spellEnd"/>
            <w:r w:rsidRPr="00EC3954">
              <w:t xml:space="preserve"> 2.4mx1.2mx25mm thick</w:t>
            </w:r>
          </w:p>
        </w:tc>
        <w:tc>
          <w:tcPr>
            <w:tcW w:w="1080" w:type="dxa"/>
            <w:noWrap/>
            <w:hideMark/>
          </w:tcPr>
          <w:p w14:paraId="48D51327" w14:textId="77777777" w:rsidR="00EC3954" w:rsidRPr="00EC3954" w:rsidRDefault="00EC3954" w:rsidP="00EC3954">
            <w:pPr>
              <w:jc w:val="left"/>
            </w:pPr>
            <w:r w:rsidRPr="00EC3954">
              <w:t>sheet</w:t>
            </w:r>
          </w:p>
        </w:tc>
        <w:tc>
          <w:tcPr>
            <w:tcW w:w="900" w:type="dxa"/>
            <w:noWrap/>
            <w:hideMark/>
          </w:tcPr>
          <w:p w14:paraId="314C93EA" w14:textId="77777777" w:rsidR="00EC3954" w:rsidRPr="00EC3954" w:rsidRDefault="00EC3954" w:rsidP="00EC3954">
            <w:pPr>
              <w:jc w:val="left"/>
            </w:pPr>
            <w:r w:rsidRPr="00EC3954">
              <w:t>35</w:t>
            </w:r>
          </w:p>
        </w:tc>
        <w:tc>
          <w:tcPr>
            <w:tcW w:w="1530" w:type="dxa"/>
            <w:noWrap/>
            <w:hideMark/>
          </w:tcPr>
          <w:p w14:paraId="61D33C31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7FB908E0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232C1B3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3FF3D23D" w14:textId="77777777" w:rsidR="00EC3954" w:rsidRPr="00EC3954" w:rsidRDefault="00EC3954">
            <w:r w:rsidRPr="00EC3954">
              <w:t xml:space="preserve">timber pine 100x50mm </w:t>
            </w:r>
          </w:p>
        </w:tc>
        <w:tc>
          <w:tcPr>
            <w:tcW w:w="1080" w:type="dxa"/>
            <w:noWrap/>
            <w:hideMark/>
          </w:tcPr>
          <w:p w14:paraId="07D54E4C" w14:textId="77777777" w:rsidR="00EC3954" w:rsidRPr="00EC3954" w:rsidRDefault="00EC3954" w:rsidP="00EC3954">
            <w:pPr>
              <w:jc w:val="left"/>
            </w:pPr>
            <w:r w:rsidRPr="00EC3954">
              <w:t>length</w:t>
            </w:r>
          </w:p>
        </w:tc>
        <w:tc>
          <w:tcPr>
            <w:tcW w:w="900" w:type="dxa"/>
            <w:noWrap/>
            <w:hideMark/>
          </w:tcPr>
          <w:p w14:paraId="1D296ED0" w14:textId="77777777" w:rsidR="00EC3954" w:rsidRPr="00EC3954" w:rsidRDefault="00EC3954" w:rsidP="00EC3954">
            <w:pPr>
              <w:jc w:val="left"/>
            </w:pPr>
            <w:r w:rsidRPr="00EC3954">
              <w:t>25</w:t>
            </w:r>
          </w:p>
        </w:tc>
        <w:tc>
          <w:tcPr>
            <w:tcW w:w="1530" w:type="dxa"/>
            <w:noWrap/>
            <w:hideMark/>
          </w:tcPr>
          <w:p w14:paraId="598CD3B0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0AA1F4A3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17D8F559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703D9125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lastRenderedPageBreak/>
              <w:t>CONCRETE WORKS</w:t>
            </w:r>
          </w:p>
        </w:tc>
        <w:tc>
          <w:tcPr>
            <w:tcW w:w="1080" w:type="dxa"/>
            <w:noWrap/>
            <w:hideMark/>
          </w:tcPr>
          <w:p w14:paraId="04F61D3A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70CBE9F2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59DAEBBD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E929132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3F614146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79490410" w14:textId="77777777" w:rsidR="00EC3954" w:rsidRPr="00EC3954" w:rsidRDefault="00EC3954">
            <w:r w:rsidRPr="00EC3954">
              <w:t>Portland cement 40kg</w:t>
            </w:r>
          </w:p>
        </w:tc>
        <w:tc>
          <w:tcPr>
            <w:tcW w:w="1080" w:type="dxa"/>
            <w:noWrap/>
            <w:hideMark/>
          </w:tcPr>
          <w:p w14:paraId="012DC484" w14:textId="77777777" w:rsidR="00EC3954" w:rsidRPr="00EC3954" w:rsidRDefault="00EC3954" w:rsidP="00EC3954">
            <w:pPr>
              <w:jc w:val="left"/>
            </w:pPr>
            <w:r w:rsidRPr="00EC3954">
              <w:t>bag</w:t>
            </w:r>
          </w:p>
        </w:tc>
        <w:tc>
          <w:tcPr>
            <w:tcW w:w="900" w:type="dxa"/>
            <w:noWrap/>
            <w:hideMark/>
          </w:tcPr>
          <w:p w14:paraId="53D8A23E" w14:textId="77777777" w:rsidR="00EC3954" w:rsidRPr="00EC3954" w:rsidRDefault="00EC3954" w:rsidP="00EC3954">
            <w:pPr>
              <w:jc w:val="left"/>
            </w:pPr>
            <w:r w:rsidRPr="00EC3954">
              <w:t>403</w:t>
            </w:r>
          </w:p>
        </w:tc>
        <w:tc>
          <w:tcPr>
            <w:tcW w:w="1530" w:type="dxa"/>
            <w:noWrap/>
            <w:hideMark/>
          </w:tcPr>
          <w:p w14:paraId="38D4F765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D23BEF2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731DE6BA" w14:textId="77777777" w:rsidTr="00EC3954">
        <w:trPr>
          <w:trHeight w:val="300"/>
        </w:trPr>
        <w:tc>
          <w:tcPr>
            <w:tcW w:w="4045" w:type="dxa"/>
            <w:hideMark/>
          </w:tcPr>
          <w:p w14:paraId="111201D5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BAR REINFORCEMENT</w:t>
            </w:r>
          </w:p>
        </w:tc>
        <w:tc>
          <w:tcPr>
            <w:tcW w:w="1080" w:type="dxa"/>
            <w:noWrap/>
            <w:hideMark/>
          </w:tcPr>
          <w:p w14:paraId="7ADD1554" w14:textId="77777777" w:rsidR="00EC3954" w:rsidRPr="00EC3954" w:rsidRDefault="00EC3954" w:rsidP="00EC3954">
            <w:pPr>
              <w:jc w:val="left"/>
            </w:pPr>
            <w:r w:rsidRPr="00EC3954">
              <w:t> </w:t>
            </w:r>
          </w:p>
        </w:tc>
        <w:tc>
          <w:tcPr>
            <w:tcW w:w="900" w:type="dxa"/>
            <w:noWrap/>
            <w:hideMark/>
          </w:tcPr>
          <w:p w14:paraId="0E882643" w14:textId="77777777" w:rsidR="00EC3954" w:rsidRPr="00EC3954" w:rsidRDefault="00EC3954" w:rsidP="00EC3954">
            <w:pPr>
              <w:jc w:val="left"/>
            </w:pPr>
            <w:r w:rsidRPr="00EC3954">
              <w:t> </w:t>
            </w:r>
          </w:p>
        </w:tc>
        <w:tc>
          <w:tcPr>
            <w:tcW w:w="1530" w:type="dxa"/>
            <w:noWrap/>
            <w:hideMark/>
          </w:tcPr>
          <w:p w14:paraId="18309DCD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1C228390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5C4B7A58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D296F58" w14:textId="77777777" w:rsidR="00EC3954" w:rsidRPr="00EC3954" w:rsidRDefault="00EC3954">
            <w:r w:rsidRPr="00EC3954">
              <w:t xml:space="preserve">16mm </w:t>
            </w:r>
            <w:proofErr w:type="spellStart"/>
            <w:r w:rsidRPr="00EC3954">
              <w:t>dia</w:t>
            </w:r>
            <w:proofErr w:type="spellEnd"/>
            <w:r w:rsidRPr="00EC3954">
              <w:t xml:space="preserve"> deformed rod </w:t>
            </w:r>
          </w:p>
        </w:tc>
        <w:tc>
          <w:tcPr>
            <w:tcW w:w="1080" w:type="dxa"/>
            <w:noWrap/>
            <w:hideMark/>
          </w:tcPr>
          <w:p w14:paraId="19A173E3" w14:textId="77777777" w:rsidR="00EC3954" w:rsidRPr="00EC3954" w:rsidRDefault="00EC3954" w:rsidP="00EC3954">
            <w:pPr>
              <w:jc w:val="left"/>
            </w:pPr>
            <w:r w:rsidRPr="00EC3954">
              <w:t>length</w:t>
            </w:r>
          </w:p>
        </w:tc>
        <w:tc>
          <w:tcPr>
            <w:tcW w:w="900" w:type="dxa"/>
            <w:noWrap/>
            <w:hideMark/>
          </w:tcPr>
          <w:p w14:paraId="61E79B09" w14:textId="77777777" w:rsidR="00EC3954" w:rsidRPr="00EC3954" w:rsidRDefault="00EC3954" w:rsidP="00EC3954">
            <w:pPr>
              <w:jc w:val="left"/>
            </w:pPr>
            <w:r w:rsidRPr="00EC3954">
              <w:t>84</w:t>
            </w:r>
          </w:p>
        </w:tc>
        <w:tc>
          <w:tcPr>
            <w:tcW w:w="1530" w:type="dxa"/>
            <w:noWrap/>
            <w:hideMark/>
          </w:tcPr>
          <w:p w14:paraId="0D33A4BB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11434219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4899EEA1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6A163D3" w14:textId="77777777" w:rsidR="00EC3954" w:rsidRPr="00EC3954" w:rsidRDefault="00EC3954">
            <w:r w:rsidRPr="00EC3954">
              <w:t xml:space="preserve">12mm </w:t>
            </w:r>
            <w:proofErr w:type="spellStart"/>
            <w:r w:rsidRPr="00EC3954">
              <w:t>dia</w:t>
            </w:r>
            <w:proofErr w:type="spellEnd"/>
            <w:r w:rsidRPr="00EC3954">
              <w:t xml:space="preserve"> deformed rod</w:t>
            </w:r>
          </w:p>
        </w:tc>
        <w:tc>
          <w:tcPr>
            <w:tcW w:w="1080" w:type="dxa"/>
            <w:noWrap/>
            <w:hideMark/>
          </w:tcPr>
          <w:p w14:paraId="087F7809" w14:textId="77777777" w:rsidR="00EC3954" w:rsidRPr="00EC3954" w:rsidRDefault="00EC3954" w:rsidP="00EC3954">
            <w:pPr>
              <w:jc w:val="left"/>
            </w:pPr>
            <w:r w:rsidRPr="00EC3954">
              <w:t>length</w:t>
            </w:r>
          </w:p>
        </w:tc>
        <w:tc>
          <w:tcPr>
            <w:tcW w:w="900" w:type="dxa"/>
            <w:noWrap/>
            <w:hideMark/>
          </w:tcPr>
          <w:p w14:paraId="1D2CB7B4" w14:textId="77777777" w:rsidR="00EC3954" w:rsidRPr="00EC3954" w:rsidRDefault="00EC3954" w:rsidP="00EC3954">
            <w:pPr>
              <w:jc w:val="left"/>
            </w:pPr>
            <w:r w:rsidRPr="00EC3954">
              <w:t>30</w:t>
            </w:r>
          </w:p>
        </w:tc>
        <w:tc>
          <w:tcPr>
            <w:tcW w:w="1530" w:type="dxa"/>
            <w:noWrap/>
            <w:hideMark/>
          </w:tcPr>
          <w:p w14:paraId="57904457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49A902D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96A4238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4647FFD" w14:textId="77777777" w:rsidR="00EC3954" w:rsidRPr="00EC3954" w:rsidRDefault="00EC3954">
            <w:r w:rsidRPr="00EC3954">
              <w:t xml:space="preserve">allow for tie wire 16mm </w:t>
            </w:r>
          </w:p>
        </w:tc>
        <w:tc>
          <w:tcPr>
            <w:tcW w:w="1080" w:type="dxa"/>
            <w:noWrap/>
            <w:hideMark/>
          </w:tcPr>
          <w:p w14:paraId="2E8EDD29" w14:textId="77777777" w:rsidR="00EC3954" w:rsidRPr="00EC3954" w:rsidRDefault="00EC3954" w:rsidP="00EC3954">
            <w:pPr>
              <w:jc w:val="left"/>
            </w:pPr>
            <w:r w:rsidRPr="00EC3954">
              <w:t>sum</w:t>
            </w:r>
          </w:p>
        </w:tc>
        <w:tc>
          <w:tcPr>
            <w:tcW w:w="900" w:type="dxa"/>
            <w:noWrap/>
            <w:hideMark/>
          </w:tcPr>
          <w:p w14:paraId="39C735FA" w14:textId="77777777" w:rsidR="00EC3954" w:rsidRPr="00EC3954" w:rsidRDefault="00EC3954" w:rsidP="00EC3954">
            <w:pPr>
              <w:jc w:val="left"/>
            </w:pPr>
            <w:r w:rsidRPr="00EC3954">
              <w:t>1</w:t>
            </w:r>
          </w:p>
        </w:tc>
        <w:tc>
          <w:tcPr>
            <w:tcW w:w="1530" w:type="dxa"/>
            <w:noWrap/>
            <w:hideMark/>
          </w:tcPr>
          <w:p w14:paraId="2A6E879F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6D55A365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B01F1B6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4C7B20CE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EPOXY PAINT</w:t>
            </w:r>
          </w:p>
        </w:tc>
        <w:tc>
          <w:tcPr>
            <w:tcW w:w="1080" w:type="dxa"/>
            <w:noWrap/>
            <w:hideMark/>
          </w:tcPr>
          <w:p w14:paraId="2AA65D19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4B4E4EE4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16354D42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15E19AF2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1B976429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64A284A5" w14:textId="77777777" w:rsidR="00EC3954" w:rsidRPr="00EC3954" w:rsidRDefault="00EC3954">
            <w:r w:rsidRPr="00EC3954">
              <w:t>epoxy paint 4ltrs (anti steel rust)</w:t>
            </w:r>
          </w:p>
        </w:tc>
        <w:tc>
          <w:tcPr>
            <w:tcW w:w="1080" w:type="dxa"/>
            <w:noWrap/>
            <w:hideMark/>
          </w:tcPr>
          <w:p w14:paraId="49C78A41" w14:textId="77777777" w:rsidR="00EC3954" w:rsidRPr="00EC3954" w:rsidRDefault="00EC3954" w:rsidP="00EC3954">
            <w:pPr>
              <w:jc w:val="left"/>
            </w:pPr>
            <w:r w:rsidRPr="00EC3954">
              <w:t>tin</w:t>
            </w:r>
          </w:p>
        </w:tc>
        <w:tc>
          <w:tcPr>
            <w:tcW w:w="900" w:type="dxa"/>
            <w:noWrap/>
            <w:hideMark/>
          </w:tcPr>
          <w:p w14:paraId="070FB110" w14:textId="77777777" w:rsidR="00EC3954" w:rsidRPr="00EC3954" w:rsidRDefault="00EC3954" w:rsidP="00EC3954">
            <w:pPr>
              <w:jc w:val="left"/>
            </w:pPr>
            <w:r w:rsidRPr="00EC3954">
              <w:t>2</w:t>
            </w:r>
          </w:p>
        </w:tc>
        <w:tc>
          <w:tcPr>
            <w:tcW w:w="1530" w:type="dxa"/>
            <w:noWrap/>
            <w:hideMark/>
          </w:tcPr>
          <w:p w14:paraId="0008774D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FD57932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22749DC9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19EA36B7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CARPENTERY WORKS</w:t>
            </w:r>
          </w:p>
        </w:tc>
        <w:tc>
          <w:tcPr>
            <w:tcW w:w="1080" w:type="dxa"/>
            <w:noWrap/>
            <w:hideMark/>
          </w:tcPr>
          <w:p w14:paraId="4941B856" w14:textId="77777777" w:rsidR="00EC3954" w:rsidRPr="00EC3954" w:rsidRDefault="00EC3954" w:rsidP="00EC3954">
            <w:pPr>
              <w:jc w:val="left"/>
            </w:pPr>
            <w:r w:rsidRPr="00EC3954">
              <w:t> </w:t>
            </w:r>
          </w:p>
        </w:tc>
        <w:tc>
          <w:tcPr>
            <w:tcW w:w="900" w:type="dxa"/>
            <w:noWrap/>
            <w:hideMark/>
          </w:tcPr>
          <w:p w14:paraId="79499B5F" w14:textId="77777777" w:rsidR="00EC3954" w:rsidRPr="00EC3954" w:rsidRDefault="00EC3954" w:rsidP="00EC3954">
            <w:pPr>
              <w:jc w:val="left"/>
            </w:pPr>
            <w:r w:rsidRPr="00EC3954">
              <w:t> </w:t>
            </w:r>
          </w:p>
        </w:tc>
        <w:tc>
          <w:tcPr>
            <w:tcW w:w="1530" w:type="dxa"/>
            <w:noWrap/>
            <w:hideMark/>
          </w:tcPr>
          <w:p w14:paraId="17DA8D71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670DA54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567BC973" w14:textId="77777777" w:rsidTr="00EC3954">
        <w:trPr>
          <w:trHeight w:val="600"/>
        </w:trPr>
        <w:tc>
          <w:tcPr>
            <w:tcW w:w="4045" w:type="dxa"/>
            <w:hideMark/>
          </w:tcPr>
          <w:p w14:paraId="6ED5F69E" w14:textId="77777777" w:rsidR="00EC3954" w:rsidRPr="00EC3954" w:rsidRDefault="00EC3954">
            <w:r w:rsidRPr="00EC3954">
              <w:t xml:space="preserve">Approved hardboard 2.4mx1.2 wide x 12mm thick </w:t>
            </w:r>
          </w:p>
        </w:tc>
        <w:tc>
          <w:tcPr>
            <w:tcW w:w="1080" w:type="dxa"/>
            <w:noWrap/>
            <w:hideMark/>
          </w:tcPr>
          <w:p w14:paraId="2162F9FF" w14:textId="77777777" w:rsidR="00EC3954" w:rsidRPr="00EC3954" w:rsidRDefault="00EC3954" w:rsidP="00EC3954">
            <w:pPr>
              <w:jc w:val="left"/>
            </w:pPr>
            <w:r w:rsidRPr="00EC3954">
              <w:t>sheet</w:t>
            </w:r>
          </w:p>
        </w:tc>
        <w:tc>
          <w:tcPr>
            <w:tcW w:w="900" w:type="dxa"/>
            <w:noWrap/>
            <w:hideMark/>
          </w:tcPr>
          <w:p w14:paraId="6D1D6302" w14:textId="77777777" w:rsidR="00EC3954" w:rsidRPr="00EC3954" w:rsidRDefault="00EC3954" w:rsidP="00EC3954">
            <w:pPr>
              <w:jc w:val="left"/>
            </w:pPr>
            <w:r w:rsidRPr="00EC3954">
              <w:t>33</w:t>
            </w:r>
          </w:p>
        </w:tc>
        <w:tc>
          <w:tcPr>
            <w:tcW w:w="1530" w:type="dxa"/>
            <w:noWrap/>
            <w:hideMark/>
          </w:tcPr>
          <w:p w14:paraId="1B6C267C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1F0D261C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25B2E068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65EC3357" w14:textId="77777777" w:rsidR="00EC3954" w:rsidRPr="00EC3954" w:rsidRDefault="00EC3954">
            <w:r w:rsidRPr="00EC3954">
              <w:t>timber pine 5ommx5omm</w:t>
            </w:r>
          </w:p>
        </w:tc>
        <w:tc>
          <w:tcPr>
            <w:tcW w:w="1080" w:type="dxa"/>
            <w:noWrap/>
            <w:hideMark/>
          </w:tcPr>
          <w:p w14:paraId="317A8665" w14:textId="77777777" w:rsidR="00EC3954" w:rsidRPr="00EC3954" w:rsidRDefault="00EC3954" w:rsidP="00EC3954">
            <w:pPr>
              <w:jc w:val="left"/>
            </w:pPr>
            <w:r w:rsidRPr="00EC3954">
              <w:t>length</w:t>
            </w:r>
          </w:p>
        </w:tc>
        <w:tc>
          <w:tcPr>
            <w:tcW w:w="900" w:type="dxa"/>
            <w:noWrap/>
            <w:hideMark/>
          </w:tcPr>
          <w:p w14:paraId="448298D9" w14:textId="77777777" w:rsidR="00EC3954" w:rsidRPr="00EC3954" w:rsidRDefault="00EC3954" w:rsidP="00EC3954">
            <w:pPr>
              <w:jc w:val="left"/>
            </w:pPr>
            <w:r w:rsidRPr="00EC3954">
              <w:t>7</w:t>
            </w:r>
          </w:p>
        </w:tc>
        <w:tc>
          <w:tcPr>
            <w:tcW w:w="1530" w:type="dxa"/>
            <w:noWrap/>
            <w:hideMark/>
          </w:tcPr>
          <w:p w14:paraId="612E9399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2E13B75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18AA42C7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A57B4A5" w14:textId="77777777" w:rsidR="00EC3954" w:rsidRPr="00EC3954" w:rsidRDefault="00EC3954">
            <w:r w:rsidRPr="00EC3954">
              <w:t>timber pine 25mmx25mm</w:t>
            </w:r>
          </w:p>
        </w:tc>
        <w:tc>
          <w:tcPr>
            <w:tcW w:w="1080" w:type="dxa"/>
            <w:noWrap/>
            <w:hideMark/>
          </w:tcPr>
          <w:p w14:paraId="71BA06FD" w14:textId="77777777" w:rsidR="00EC3954" w:rsidRPr="00EC3954" w:rsidRDefault="00EC3954" w:rsidP="00EC3954">
            <w:pPr>
              <w:jc w:val="left"/>
            </w:pPr>
            <w:r w:rsidRPr="00EC3954">
              <w:t>length</w:t>
            </w:r>
          </w:p>
        </w:tc>
        <w:tc>
          <w:tcPr>
            <w:tcW w:w="900" w:type="dxa"/>
            <w:noWrap/>
            <w:hideMark/>
          </w:tcPr>
          <w:p w14:paraId="08AB0B14" w14:textId="77777777" w:rsidR="00EC3954" w:rsidRPr="00EC3954" w:rsidRDefault="00EC3954" w:rsidP="00EC3954">
            <w:pPr>
              <w:jc w:val="left"/>
            </w:pPr>
            <w:r w:rsidRPr="00EC3954">
              <w:t>7</w:t>
            </w:r>
          </w:p>
        </w:tc>
        <w:tc>
          <w:tcPr>
            <w:tcW w:w="1530" w:type="dxa"/>
            <w:noWrap/>
            <w:hideMark/>
          </w:tcPr>
          <w:p w14:paraId="24D4B8C9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0FC1CB8B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4CF13DE9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6D0975F" w14:textId="77777777" w:rsidR="00EC3954" w:rsidRPr="00EC3954" w:rsidRDefault="00EC3954">
            <w:r w:rsidRPr="00EC3954">
              <w:t>PAINTING &amp; DECORATION</w:t>
            </w:r>
          </w:p>
        </w:tc>
        <w:tc>
          <w:tcPr>
            <w:tcW w:w="1080" w:type="dxa"/>
            <w:noWrap/>
            <w:hideMark/>
          </w:tcPr>
          <w:p w14:paraId="1B4BF181" w14:textId="77777777" w:rsidR="00EC3954" w:rsidRPr="00EC3954" w:rsidRDefault="00EC3954" w:rsidP="00EC3954">
            <w:pPr>
              <w:jc w:val="left"/>
            </w:pPr>
            <w:r w:rsidRPr="00EC3954">
              <w:t> </w:t>
            </w:r>
          </w:p>
        </w:tc>
        <w:tc>
          <w:tcPr>
            <w:tcW w:w="900" w:type="dxa"/>
            <w:noWrap/>
            <w:hideMark/>
          </w:tcPr>
          <w:p w14:paraId="4B7C9B1C" w14:textId="77777777" w:rsidR="00EC3954" w:rsidRPr="00EC3954" w:rsidRDefault="00EC3954" w:rsidP="00EC3954">
            <w:pPr>
              <w:jc w:val="left"/>
            </w:pPr>
            <w:r w:rsidRPr="00EC3954">
              <w:t> </w:t>
            </w:r>
          </w:p>
        </w:tc>
        <w:tc>
          <w:tcPr>
            <w:tcW w:w="1530" w:type="dxa"/>
            <w:noWrap/>
            <w:hideMark/>
          </w:tcPr>
          <w:p w14:paraId="06575253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EFDE2C3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16B868C4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DE10323" w14:textId="77777777" w:rsidR="00EC3954" w:rsidRPr="00EC3954" w:rsidRDefault="00EC3954">
            <w:r w:rsidRPr="00EC3954">
              <w:t xml:space="preserve">4ltrs high build acrylic/sealer </w:t>
            </w:r>
          </w:p>
        </w:tc>
        <w:tc>
          <w:tcPr>
            <w:tcW w:w="1080" w:type="dxa"/>
            <w:noWrap/>
            <w:hideMark/>
          </w:tcPr>
          <w:p w14:paraId="1C423A59" w14:textId="77777777" w:rsidR="00EC3954" w:rsidRPr="00EC3954" w:rsidRDefault="00EC3954" w:rsidP="00EC3954">
            <w:pPr>
              <w:jc w:val="left"/>
            </w:pPr>
            <w:r w:rsidRPr="00EC3954">
              <w:t>tin</w:t>
            </w:r>
          </w:p>
        </w:tc>
        <w:tc>
          <w:tcPr>
            <w:tcW w:w="900" w:type="dxa"/>
            <w:noWrap/>
            <w:hideMark/>
          </w:tcPr>
          <w:p w14:paraId="33C519A3" w14:textId="77777777" w:rsidR="00EC3954" w:rsidRPr="00EC3954" w:rsidRDefault="00EC3954" w:rsidP="00EC3954">
            <w:pPr>
              <w:jc w:val="left"/>
            </w:pPr>
            <w:r w:rsidRPr="00EC3954">
              <w:t>74</w:t>
            </w:r>
          </w:p>
        </w:tc>
        <w:tc>
          <w:tcPr>
            <w:tcW w:w="1530" w:type="dxa"/>
            <w:noWrap/>
            <w:hideMark/>
          </w:tcPr>
          <w:p w14:paraId="2B7549A0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4D963692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121EA71E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3B97E5FE" w14:textId="77777777" w:rsidR="00EC3954" w:rsidRPr="00EC3954" w:rsidRDefault="00EC3954">
            <w:r w:rsidRPr="00EC3954">
              <w:t xml:space="preserve">4ltrs high undercoat </w:t>
            </w:r>
          </w:p>
        </w:tc>
        <w:tc>
          <w:tcPr>
            <w:tcW w:w="1080" w:type="dxa"/>
            <w:noWrap/>
            <w:hideMark/>
          </w:tcPr>
          <w:p w14:paraId="4D5F235B" w14:textId="77777777" w:rsidR="00EC3954" w:rsidRPr="00EC3954" w:rsidRDefault="00EC3954" w:rsidP="00EC3954">
            <w:pPr>
              <w:jc w:val="left"/>
            </w:pPr>
            <w:r w:rsidRPr="00EC3954">
              <w:t>tin</w:t>
            </w:r>
          </w:p>
        </w:tc>
        <w:tc>
          <w:tcPr>
            <w:tcW w:w="900" w:type="dxa"/>
            <w:noWrap/>
            <w:hideMark/>
          </w:tcPr>
          <w:p w14:paraId="55DC2AFB" w14:textId="77777777" w:rsidR="00EC3954" w:rsidRPr="00EC3954" w:rsidRDefault="00EC3954" w:rsidP="00EC3954">
            <w:pPr>
              <w:jc w:val="left"/>
            </w:pPr>
            <w:r w:rsidRPr="00EC3954">
              <w:t>127</w:t>
            </w:r>
          </w:p>
        </w:tc>
        <w:tc>
          <w:tcPr>
            <w:tcW w:w="1530" w:type="dxa"/>
            <w:noWrap/>
            <w:hideMark/>
          </w:tcPr>
          <w:p w14:paraId="7A69BF9D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45E8E179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1D3AFB8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3CFDDA4D" w14:textId="77777777" w:rsidR="00EC3954" w:rsidRPr="00EC3954" w:rsidRDefault="00EC3954">
            <w:r w:rsidRPr="00EC3954">
              <w:t xml:space="preserve">4ltrs paint primer </w:t>
            </w:r>
          </w:p>
        </w:tc>
        <w:tc>
          <w:tcPr>
            <w:tcW w:w="1080" w:type="dxa"/>
            <w:noWrap/>
            <w:hideMark/>
          </w:tcPr>
          <w:p w14:paraId="71ACA2D9" w14:textId="77777777" w:rsidR="00EC3954" w:rsidRPr="00EC3954" w:rsidRDefault="00EC3954" w:rsidP="00EC3954">
            <w:pPr>
              <w:jc w:val="left"/>
            </w:pPr>
            <w:r w:rsidRPr="00EC3954">
              <w:t>tin</w:t>
            </w:r>
          </w:p>
        </w:tc>
        <w:tc>
          <w:tcPr>
            <w:tcW w:w="900" w:type="dxa"/>
            <w:noWrap/>
            <w:hideMark/>
          </w:tcPr>
          <w:p w14:paraId="06F047BC" w14:textId="77777777" w:rsidR="00EC3954" w:rsidRPr="00EC3954" w:rsidRDefault="00EC3954" w:rsidP="00EC3954">
            <w:pPr>
              <w:jc w:val="left"/>
            </w:pPr>
            <w:r w:rsidRPr="00EC3954">
              <w:t>9</w:t>
            </w:r>
          </w:p>
        </w:tc>
        <w:tc>
          <w:tcPr>
            <w:tcW w:w="1530" w:type="dxa"/>
            <w:noWrap/>
            <w:hideMark/>
          </w:tcPr>
          <w:p w14:paraId="4AFCB629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BE52BF1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B8BDA78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3108E04A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NAILS AND FIXINGS</w:t>
            </w:r>
          </w:p>
        </w:tc>
        <w:tc>
          <w:tcPr>
            <w:tcW w:w="1080" w:type="dxa"/>
            <w:noWrap/>
            <w:hideMark/>
          </w:tcPr>
          <w:p w14:paraId="3C914470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2BFB4718" w14:textId="77777777" w:rsidR="00EC3954" w:rsidRPr="00EC3954" w:rsidRDefault="00EC3954" w:rsidP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61E3255B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621CF264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22AC9C8E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0F48F5E7" w14:textId="77777777" w:rsidR="00EC3954" w:rsidRPr="00EC3954" w:rsidRDefault="00EC3954">
            <w:r w:rsidRPr="00EC3954">
              <w:t>4" nail</w:t>
            </w:r>
          </w:p>
        </w:tc>
        <w:tc>
          <w:tcPr>
            <w:tcW w:w="1080" w:type="dxa"/>
            <w:noWrap/>
            <w:hideMark/>
          </w:tcPr>
          <w:p w14:paraId="7D0E5D41" w14:textId="77777777" w:rsidR="00EC3954" w:rsidRPr="00EC3954" w:rsidRDefault="00EC3954" w:rsidP="00EC3954">
            <w:pPr>
              <w:jc w:val="left"/>
            </w:pPr>
            <w:r w:rsidRPr="00EC3954">
              <w:t>kg</w:t>
            </w:r>
          </w:p>
        </w:tc>
        <w:tc>
          <w:tcPr>
            <w:tcW w:w="900" w:type="dxa"/>
            <w:noWrap/>
            <w:hideMark/>
          </w:tcPr>
          <w:p w14:paraId="2B1C8B9D" w14:textId="77777777" w:rsidR="00EC3954" w:rsidRPr="00EC3954" w:rsidRDefault="00EC3954" w:rsidP="00EC3954">
            <w:pPr>
              <w:jc w:val="left"/>
            </w:pPr>
            <w:r w:rsidRPr="00EC3954">
              <w:t>25</w:t>
            </w:r>
          </w:p>
        </w:tc>
        <w:tc>
          <w:tcPr>
            <w:tcW w:w="1530" w:type="dxa"/>
            <w:noWrap/>
            <w:hideMark/>
          </w:tcPr>
          <w:p w14:paraId="0124C966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7B4F0CD7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10DC774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52FEA9C2" w14:textId="77777777" w:rsidR="00EC3954" w:rsidRPr="00EC3954" w:rsidRDefault="00EC3954">
            <w:r w:rsidRPr="00EC3954">
              <w:t>3" nail</w:t>
            </w:r>
          </w:p>
        </w:tc>
        <w:tc>
          <w:tcPr>
            <w:tcW w:w="1080" w:type="dxa"/>
            <w:noWrap/>
            <w:hideMark/>
          </w:tcPr>
          <w:p w14:paraId="0EC35DD5" w14:textId="77777777" w:rsidR="00EC3954" w:rsidRPr="00EC3954" w:rsidRDefault="00EC3954" w:rsidP="00EC3954">
            <w:pPr>
              <w:jc w:val="left"/>
            </w:pPr>
            <w:r w:rsidRPr="00EC3954">
              <w:t>kg</w:t>
            </w:r>
          </w:p>
        </w:tc>
        <w:tc>
          <w:tcPr>
            <w:tcW w:w="900" w:type="dxa"/>
            <w:noWrap/>
            <w:hideMark/>
          </w:tcPr>
          <w:p w14:paraId="77F36C7F" w14:textId="77777777" w:rsidR="00EC3954" w:rsidRPr="00EC3954" w:rsidRDefault="00EC3954" w:rsidP="00EC3954">
            <w:pPr>
              <w:jc w:val="left"/>
            </w:pPr>
            <w:r w:rsidRPr="00EC3954">
              <w:t>25</w:t>
            </w:r>
          </w:p>
        </w:tc>
        <w:tc>
          <w:tcPr>
            <w:tcW w:w="1530" w:type="dxa"/>
            <w:noWrap/>
            <w:hideMark/>
          </w:tcPr>
          <w:p w14:paraId="50964636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0106C0C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03F1A3FA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08A95E5F" w14:textId="77777777" w:rsidR="00EC3954" w:rsidRPr="00EC3954" w:rsidRDefault="00EC3954">
            <w:r w:rsidRPr="00EC3954">
              <w:t>panel pin for hardboard</w:t>
            </w:r>
          </w:p>
        </w:tc>
        <w:tc>
          <w:tcPr>
            <w:tcW w:w="1080" w:type="dxa"/>
            <w:noWrap/>
            <w:hideMark/>
          </w:tcPr>
          <w:p w14:paraId="649622F3" w14:textId="77777777" w:rsidR="00EC3954" w:rsidRPr="00EC3954" w:rsidRDefault="00EC3954" w:rsidP="00EC3954">
            <w:pPr>
              <w:jc w:val="left"/>
            </w:pPr>
            <w:r w:rsidRPr="00EC3954">
              <w:t>kg</w:t>
            </w:r>
          </w:p>
        </w:tc>
        <w:tc>
          <w:tcPr>
            <w:tcW w:w="900" w:type="dxa"/>
            <w:noWrap/>
            <w:hideMark/>
          </w:tcPr>
          <w:p w14:paraId="6EC7B1B5" w14:textId="77777777" w:rsidR="00EC3954" w:rsidRPr="00EC3954" w:rsidRDefault="00EC3954" w:rsidP="00EC3954">
            <w:pPr>
              <w:jc w:val="left"/>
            </w:pPr>
            <w:r w:rsidRPr="00EC3954">
              <w:t>60</w:t>
            </w:r>
          </w:p>
        </w:tc>
        <w:tc>
          <w:tcPr>
            <w:tcW w:w="1530" w:type="dxa"/>
            <w:noWrap/>
            <w:hideMark/>
          </w:tcPr>
          <w:p w14:paraId="7DF964C9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639C72EC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59AA448B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682C51EF" w14:textId="77777777" w:rsidR="00EC3954" w:rsidRPr="00EC3954" w:rsidRDefault="00EC3954">
            <w:r w:rsidRPr="00EC3954">
              <w:t>2.5" nails</w:t>
            </w:r>
          </w:p>
        </w:tc>
        <w:tc>
          <w:tcPr>
            <w:tcW w:w="1080" w:type="dxa"/>
            <w:noWrap/>
            <w:hideMark/>
          </w:tcPr>
          <w:p w14:paraId="07502CCC" w14:textId="77777777" w:rsidR="00EC3954" w:rsidRPr="00EC3954" w:rsidRDefault="00EC3954" w:rsidP="00EC3954">
            <w:pPr>
              <w:jc w:val="left"/>
            </w:pPr>
            <w:r w:rsidRPr="00EC3954">
              <w:t>kg</w:t>
            </w:r>
          </w:p>
        </w:tc>
        <w:tc>
          <w:tcPr>
            <w:tcW w:w="900" w:type="dxa"/>
            <w:noWrap/>
            <w:hideMark/>
          </w:tcPr>
          <w:p w14:paraId="29D341F6" w14:textId="77777777" w:rsidR="00EC3954" w:rsidRPr="00EC3954" w:rsidRDefault="00EC3954" w:rsidP="00EC3954">
            <w:pPr>
              <w:jc w:val="left"/>
            </w:pPr>
            <w:r w:rsidRPr="00EC3954">
              <w:t>60</w:t>
            </w:r>
          </w:p>
        </w:tc>
        <w:tc>
          <w:tcPr>
            <w:tcW w:w="1530" w:type="dxa"/>
            <w:noWrap/>
            <w:hideMark/>
          </w:tcPr>
          <w:p w14:paraId="28964885" w14:textId="77777777" w:rsidR="00EC3954" w:rsidRPr="00EC3954" w:rsidRDefault="00EC3954">
            <w:pPr>
              <w:jc w:val="left"/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2868DB1A" w14:textId="77777777" w:rsidR="00EC3954" w:rsidRPr="00EC3954" w:rsidRDefault="00EC3954">
            <w:pPr>
              <w:rPr>
                <w:i/>
                <w:iCs/>
              </w:rPr>
            </w:pPr>
            <w:r w:rsidRPr="00EC3954">
              <w:rPr>
                <w:i/>
                <w:iCs/>
              </w:rPr>
              <w:t> </w:t>
            </w:r>
          </w:p>
        </w:tc>
      </w:tr>
      <w:tr w:rsidR="00EC3954" w:rsidRPr="00EC3954" w14:paraId="27BFB980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74146900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 xml:space="preserve">Total cost </w:t>
            </w:r>
          </w:p>
        </w:tc>
        <w:tc>
          <w:tcPr>
            <w:tcW w:w="1080" w:type="dxa"/>
            <w:noWrap/>
            <w:hideMark/>
          </w:tcPr>
          <w:p w14:paraId="4E0D2367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691410BD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41D31932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A7A7AA4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58E57A8B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013C27C4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lastRenderedPageBreak/>
              <w:t>freight</w:t>
            </w:r>
          </w:p>
        </w:tc>
        <w:tc>
          <w:tcPr>
            <w:tcW w:w="1080" w:type="dxa"/>
            <w:noWrap/>
            <w:hideMark/>
          </w:tcPr>
          <w:p w14:paraId="7BCE2985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2F1BD0AD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59213784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6A5BA568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7CADAD6A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769B18AF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handling</w:t>
            </w:r>
          </w:p>
        </w:tc>
        <w:tc>
          <w:tcPr>
            <w:tcW w:w="1080" w:type="dxa"/>
            <w:noWrap/>
            <w:hideMark/>
          </w:tcPr>
          <w:p w14:paraId="370EEAE2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5255BCF0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3E3E1F0D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703A03B8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6101D584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2DE2BA37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other charge if any</w:t>
            </w:r>
          </w:p>
        </w:tc>
        <w:tc>
          <w:tcPr>
            <w:tcW w:w="1080" w:type="dxa"/>
            <w:noWrap/>
            <w:hideMark/>
          </w:tcPr>
          <w:p w14:paraId="6E0E8973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3EBBE6D5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49933C24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307704D9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689CE0E9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1E691D3F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080" w:type="dxa"/>
            <w:noWrap/>
            <w:hideMark/>
          </w:tcPr>
          <w:p w14:paraId="4193A9C4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58E4A0AA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55F47924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1ED83CB0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005BFCB1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656D3497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vat</w:t>
            </w:r>
          </w:p>
        </w:tc>
        <w:tc>
          <w:tcPr>
            <w:tcW w:w="1080" w:type="dxa"/>
            <w:noWrap/>
            <w:hideMark/>
          </w:tcPr>
          <w:p w14:paraId="29877EEA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4E1CACBA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3D1B2D9E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56B1DC44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  <w:tr w:rsidR="00EC3954" w:rsidRPr="00EC3954" w14:paraId="09C77312" w14:textId="77777777" w:rsidTr="00EC3954">
        <w:trPr>
          <w:trHeight w:val="300"/>
        </w:trPr>
        <w:tc>
          <w:tcPr>
            <w:tcW w:w="4045" w:type="dxa"/>
            <w:noWrap/>
            <w:hideMark/>
          </w:tcPr>
          <w:p w14:paraId="63F9B990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total cost (vat inclusive)</w:t>
            </w:r>
          </w:p>
        </w:tc>
        <w:tc>
          <w:tcPr>
            <w:tcW w:w="1080" w:type="dxa"/>
            <w:noWrap/>
            <w:hideMark/>
          </w:tcPr>
          <w:p w14:paraId="7E50AA0B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900" w:type="dxa"/>
            <w:noWrap/>
            <w:hideMark/>
          </w:tcPr>
          <w:p w14:paraId="77986353" w14:textId="77777777" w:rsidR="00EC3954" w:rsidRPr="00EC3954" w:rsidRDefault="00EC3954" w:rsidP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530" w:type="dxa"/>
            <w:noWrap/>
            <w:hideMark/>
          </w:tcPr>
          <w:p w14:paraId="2C2766C2" w14:textId="77777777" w:rsidR="00EC3954" w:rsidRPr="00EC3954" w:rsidRDefault="00EC3954">
            <w:pPr>
              <w:jc w:val="left"/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620" w:type="dxa"/>
            <w:noWrap/>
            <w:hideMark/>
          </w:tcPr>
          <w:p w14:paraId="7E9DE0D6" w14:textId="77777777" w:rsidR="00EC3954" w:rsidRPr="00EC3954" w:rsidRDefault="00EC3954">
            <w:pPr>
              <w:rPr>
                <w:b/>
                <w:bCs/>
                <w:i/>
                <w:iCs/>
              </w:rPr>
            </w:pPr>
            <w:r w:rsidRPr="00EC3954">
              <w:rPr>
                <w:b/>
                <w:bCs/>
                <w:i/>
                <w:iCs/>
              </w:rPr>
              <w:t> </w:t>
            </w:r>
          </w:p>
        </w:tc>
      </w:tr>
    </w:tbl>
    <w:p w14:paraId="0F96283B" w14:textId="6055846A" w:rsidR="00D078BD" w:rsidRPr="00EC3954" w:rsidRDefault="00F535A1">
      <w:r>
        <w:rPr>
          <w:b/>
          <w:bCs/>
          <w:i/>
          <w:iCs/>
        </w:rPr>
        <w:t xml:space="preserve"> </w:t>
      </w:r>
    </w:p>
    <w:sectPr w:rsidR="00D078BD" w:rsidRPr="00EC3954">
      <w:headerReference w:type="default" r:id="rId12"/>
      <w:footerReference w:type="default" r:id="rId13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5A653" w14:textId="77777777" w:rsidR="00CF662F" w:rsidRDefault="00CF662F">
      <w:pPr>
        <w:spacing w:before="0" w:after="0" w:line="240" w:lineRule="auto"/>
      </w:pPr>
      <w:r>
        <w:separator/>
      </w:r>
    </w:p>
  </w:endnote>
  <w:endnote w:type="continuationSeparator" w:id="0">
    <w:p w14:paraId="054F26A8" w14:textId="77777777" w:rsidR="00CF662F" w:rsidRDefault="00CF662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B6886" w14:textId="718725AB" w:rsidR="00BD3617" w:rsidRPr="001A2732" w:rsidRDefault="00BD3617" w:rsidP="001A273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26BDE" w:rsidRPr="00126BDE">
      <w:rPr>
        <w:noProof/>
        <w:color w:val="17365D" w:themeColor="text2" w:themeShade="BF"/>
        <w:lang w:val="sv-SE"/>
      </w:rPr>
      <w:t>20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26BDE" w:rsidRPr="00126BDE">
      <w:rPr>
        <w:noProof/>
        <w:color w:val="17365D" w:themeColor="text2" w:themeShade="BF"/>
        <w:lang w:val="sv-SE"/>
      </w:rPr>
      <w:t>20</w:t>
    </w:r>
    <w:r>
      <w:rPr>
        <w:color w:val="17365D" w:themeColor="text2" w:themeShade="BF"/>
      </w:rPr>
      <w:fldChar w:fldCharType="end"/>
    </w:r>
  </w:p>
  <w:p w14:paraId="69B5D0F7" w14:textId="77777777" w:rsidR="00BD3617" w:rsidRDefault="00BD36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57AAF" w14:textId="77777777" w:rsidR="00CF662F" w:rsidRDefault="00CF662F">
      <w:pPr>
        <w:spacing w:before="0" w:after="0" w:line="240" w:lineRule="auto"/>
      </w:pPr>
      <w:r>
        <w:separator/>
      </w:r>
    </w:p>
  </w:footnote>
  <w:footnote w:type="continuationSeparator" w:id="0">
    <w:p w14:paraId="4512E6CA" w14:textId="77777777" w:rsidR="00CF662F" w:rsidRDefault="00CF662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382A5" w14:textId="77777777" w:rsidR="00BD3617" w:rsidRDefault="00BD361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52B4BED" wp14:editId="390C8D47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165DFB"/>
    <w:multiLevelType w:val="singleLevel"/>
    <w:tmpl w:val="9C165DFB"/>
    <w:lvl w:ilvl="0">
      <w:start w:val="1"/>
      <w:numFmt w:val="decimal"/>
      <w:suff w:val="space"/>
      <w:lvlText w:val="%1."/>
      <w:lvlJc w:val="left"/>
    </w:lvl>
  </w:abstractNum>
  <w:abstractNum w:abstractNumId="1">
    <w:nsid w:val="0E452BF4"/>
    <w:multiLevelType w:val="multilevel"/>
    <w:tmpl w:val="0E452BF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EastAsia" w:cs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3">
    <w:nsid w:val="453EC20E"/>
    <w:multiLevelType w:val="singleLevel"/>
    <w:tmpl w:val="453EC20E"/>
    <w:lvl w:ilvl="0">
      <w:start w:val="1"/>
      <w:numFmt w:val="decimal"/>
      <w:suff w:val="space"/>
      <w:lvlText w:val="%1."/>
      <w:lvlJc w:val="left"/>
    </w:lvl>
  </w:abstractNum>
  <w:abstractNum w:abstractNumId="4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0E07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6BDE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A2732"/>
    <w:rsid w:val="001B2828"/>
    <w:rsid w:val="001B28AC"/>
    <w:rsid w:val="001B54D2"/>
    <w:rsid w:val="001B6479"/>
    <w:rsid w:val="001B6E4F"/>
    <w:rsid w:val="001C2683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4E50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27FDC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2C72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A53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5D8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5E41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15A"/>
    <w:rsid w:val="004F58CB"/>
    <w:rsid w:val="004F5CB9"/>
    <w:rsid w:val="004F65DB"/>
    <w:rsid w:val="004F67F2"/>
    <w:rsid w:val="004F6A3B"/>
    <w:rsid w:val="004F757F"/>
    <w:rsid w:val="00500104"/>
    <w:rsid w:val="005029CB"/>
    <w:rsid w:val="00504A05"/>
    <w:rsid w:val="00504DB0"/>
    <w:rsid w:val="00506918"/>
    <w:rsid w:val="00510E37"/>
    <w:rsid w:val="00512365"/>
    <w:rsid w:val="005135C7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46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89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177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074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A73C9"/>
    <w:rsid w:val="007A75CD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1C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710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A84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5EB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4325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617"/>
    <w:rsid w:val="00BD3F80"/>
    <w:rsid w:val="00BE014E"/>
    <w:rsid w:val="00BE197B"/>
    <w:rsid w:val="00BE298B"/>
    <w:rsid w:val="00BE5A4D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4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BBA"/>
    <w:rsid w:val="00C83D16"/>
    <w:rsid w:val="00C84914"/>
    <w:rsid w:val="00C86D4D"/>
    <w:rsid w:val="00C9023A"/>
    <w:rsid w:val="00C904E8"/>
    <w:rsid w:val="00C911BE"/>
    <w:rsid w:val="00C9215E"/>
    <w:rsid w:val="00C92424"/>
    <w:rsid w:val="00C928DF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3F01"/>
    <w:rsid w:val="00CF4B98"/>
    <w:rsid w:val="00CF64F1"/>
    <w:rsid w:val="00CF662F"/>
    <w:rsid w:val="00CF66E0"/>
    <w:rsid w:val="00CF6C39"/>
    <w:rsid w:val="00CF78F2"/>
    <w:rsid w:val="00CF7D02"/>
    <w:rsid w:val="00D01C06"/>
    <w:rsid w:val="00D01CF8"/>
    <w:rsid w:val="00D02BAB"/>
    <w:rsid w:val="00D02CA8"/>
    <w:rsid w:val="00D032F3"/>
    <w:rsid w:val="00D04E92"/>
    <w:rsid w:val="00D05317"/>
    <w:rsid w:val="00D078BD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35EE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3954"/>
    <w:rsid w:val="00EC401B"/>
    <w:rsid w:val="00EC51A1"/>
    <w:rsid w:val="00EC72C1"/>
    <w:rsid w:val="00ED10DE"/>
    <w:rsid w:val="00ED1288"/>
    <w:rsid w:val="00ED463D"/>
    <w:rsid w:val="00ED6A7D"/>
    <w:rsid w:val="00ED6D67"/>
    <w:rsid w:val="00EE1027"/>
    <w:rsid w:val="00EE49F6"/>
    <w:rsid w:val="00EE5C29"/>
    <w:rsid w:val="00EE676F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0DA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24A3"/>
    <w:rsid w:val="00F33677"/>
    <w:rsid w:val="00F36262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5A1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13467953"/>
    <w:rsid w:val="17B06418"/>
    <w:rsid w:val="1C6232CC"/>
    <w:rsid w:val="1D8668DC"/>
    <w:rsid w:val="1EDF76D6"/>
    <w:rsid w:val="1F8C297A"/>
    <w:rsid w:val="20B93C9C"/>
    <w:rsid w:val="224538E7"/>
    <w:rsid w:val="230E3E30"/>
    <w:rsid w:val="2EED63AF"/>
    <w:rsid w:val="344B31C1"/>
    <w:rsid w:val="37911511"/>
    <w:rsid w:val="39911CB3"/>
    <w:rsid w:val="3E7E5464"/>
    <w:rsid w:val="416B1D7D"/>
    <w:rsid w:val="45845D2A"/>
    <w:rsid w:val="48844061"/>
    <w:rsid w:val="565508FE"/>
    <w:rsid w:val="56702AF5"/>
    <w:rsid w:val="5982734C"/>
    <w:rsid w:val="5CE86E5B"/>
    <w:rsid w:val="5D2806FE"/>
    <w:rsid w:val="60732628"/>
    <w:rsid w:val="67E13650"/>
    <w:rsid w:val="785307E8"/>
    <w:rsid w:val="7F831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2C822A"/>
  <w15:docId w15:val="{E901BC16-7EDE-4E7B-BAAD-BB1E8D3CE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60" w:line="259" w:lineRule="auto"/>
    </w:pPr>
    <w:rPr>
      <w:rFonts w:eastAsia="Malgun Gothic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 w:line="259" w:lineRule="auto"/>
      <w:jc w:val="center"/>
      <w:outlineLvl w:val="0"/>
    </w:pPr>
    <w:rPr>
      <w:rFonts w:ascii="Calibri" w:eastAsia="Malgun Gothic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 w:line="259" w:lineRule="auto"/>
      <w:outlineLvl w:val="1"/>
    </w:pPr>
    <w:rPr>
      <w:rFonts w:ascii="Calibri" w:eastAsia="Malgun Gothic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 w:line="259" w:lineRule="auto"/>
      <w:outlineLvl w:val="2"/>
    </w:pPr>
    <w:rPr>
      <w:rFonts w:ascii="Calibri" w:eastAsia="Malgun Gothic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 w:line="259" w:lineRule="auto"/>
      <w:outlineLvl w:val="3"/>
    </w:pPr>
    <w:rPr>
      <w:rFonts w:ascii="Calibri" w:eastAsia="Malgun Gothic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60" w:line="259" w:lineRule="auto"/>
    </w:pPr>
    <w:rPr>
      <w:rFonts w:eastAsia="Malgun Gothic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pPr>
      <w:spacing w:after="160" w:line="259" w:lineRule="auto"/>
    </w:pPr>
    <w:rPr>
      <w:rFonts w:ascii="Calibri" w:eastAsia="Malgun Gothic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eastAsia="Malgun Gothic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pPr>
      <w:spacing w:after="160" w:line="259" w:lineRule="auto"/>
    </w:pPr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pPr>
      <w:spacing w:after="160" w:line="259" w:lineRule="auto"/>
    </w:pPr>
    <w:rPr>
      <w:rFonts w:eastAsia="Malgun Gothic"/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tblPr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5D60A4A-2090-4815-9EE8-6E9BED4D5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131</TotalTime>
  <Pages>1</Pages>
  <Words>2226</Words>
  <Characters>12692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14889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8</cp:revision>
  <cp:lastPrinted>2013-10-18T08:32:00Z</cp:lastPrinted>
  <dcterms:created xsi:type="dcterms:W3CDTF">2021-08-24T00:00:00Z</dcterms:created>
  <dcterms:modified xsi:type="dcterms:W3CDTF">2021-09-01T04:28:00Z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1033-11.2.0.9665</vt:lpwstr>
  </property>
</Properties>
</file>